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0E9" w:rsidRPr="00FA7AE5" w:rsidRDefault="00E060E9" w:rsidP="00FA7AE5">
      <w:pPr>
        <w:spacing w:before="100" w:after="100"/>
        <w:ind w:left="360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FA7AE5">
        <w:rPr>
          <w:rFonts w:ascii="Times New Roman" w:hAnsi="Times New Roman"/>
          <w:b/>
          <w:bCs/>
          <w:caps/>
          <w:sz w:val="28"/>
          <w:szCs w:val="28"/>
        </w:rPr>
        <w:t>Пояснительная записка</w:t>
      </w:r>
    </w:p>
    <w:p w:rsidR="00E060E9" w:rsidRPr="00A554EE" w:rsidRDefault="00E060E9" w:rsidP="00FA7AE5">
      <w:pPr>
        <w:spacing w:before="100" w:after="100"/>
        <w:ind w:firstLine="720"/>
        <w:rPr>
          <w:sz w:val="28"/>
          <w:szCs w:val="28"/>
        </w:rPr>
      </w:pPr>
    </w:p>
    <w:p w:rsidR="00E060E9" w:rsidRPr="00E92970" w:rsidRDefault="00E060E9" w:rsidP="00FA7AE5">
      <w:pPr>
        <w:spacing w:before="100" w:after="100"/>
        <w:ind w:firstLine="72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E92970">
        <w:rPr>
          <w:rFonts w:ascii="Times New Roman" w:hAnsi="Times New Roman"/>
          <w:b/>
          <w:sz w:val="24"/>
          <w:szCs w:val="24"/>
          <w:u w:val="single"/>
        </w:rPr>
        <w:t>Концепция математического образования.</w:t>
      </w:r>
    </w:p>
    <w:p w:rsidR="00E060E9" w:rsidRPr="00E92970" w:rsidRDefault="00E060E9" w:rsidP="00FA7AE5">
      <w:pPr>
        <w:spacing w:before="100" w:after="100"/>
        <w:ind w:firstLine="720"/>
        <w:jc w:val="both"/>
        <w:rPr>
          <w:rFonts w:ascii="Times New Roman" w:hAnsi="Times New Roman"/>
          <w:sz w:val="24"/>
          <w:szCs w:val="24"/>
        </w:rPr>
      </w:pPr>
      <w:r w:rsidRPr="00E92970">
        <w:rPr>
          <w:rFonts w:ascii="Times New Roman" w:hAnsi="Times New Roman"/>
          <w:sz w:val="24"/>
          <w:szCs w:val="24"/>
        </w:rPr>
        <w:t>Алгебра нацелена на формирование математического аппарата для решения задач из математики, смежных предметов, окружающей ре</w:t>
      </w:r>
      <w:r w:rsidRPr="00E92970">
        <w:rPr>
          <w:rFonts w:ascii="Times New Roman" w:hAnsi="Times New Roman"/>
          <w:sz w:val="24"/>
          <w:szCs w:val="24"/>
        </w:rPr>
        <w:softHyphen/>
        <w:t>альности. Язык алгебры подчеркивает значение математики как языка для построения математических моделей, процессов и явлений реального мира. Одной из основных задач изучения алгебры является развитие алгоритмического мышления, необходимого, в частности, для освоения курса информатики; овладение навыками дедуктивных рассуждений. Преобразование символических форм вносит свой специфический вклад в развитие воображения, способностей к математиче</w:t>
      </w:r>
      <w:r w:rsidRPr="00E92970">
        <w:rPr>
          <w:rFonts w:ascii="Times New Roman" w:hAnsi="Times New Roman"/>
          <w:sz w:val="24"/>
          <w:szCs w:val="24"/>
        </w:rPr>
        <w:softHyphen/>
        <w:t>скому творчеству. Другой важной задачей изучения алгебры является получение школьниками конкретных знаний о функциях как важнейшей математической модели для описания и исследования разнообразных процессов, для формирования у учащихся представлений о роли математики в развитии цивилизации и культуры.</w:t>
      </w:r>
    </w:p>
    <w:p w:rsidR="00E060E9" w:rsidRPr="00E92970" w:rsidRDefault="00E060E9" w:rsidP="00FA7AE5">
      <w:pPr>
        <w:ind w:firstLine="709"/>
        <w:rPr>
          <w:rFonts w:ascii="Times New Roman" w:hAnsi="Times New Roman"/>
          <w:sz w:val="24"/>
          <w:szCs w:val="24"/>
        </w:rPr>
      </w:pPr>
      <w:r w:rsidRPr="00E92970">
        <w:rPr>
          <w:rFonts w:ascii="Times New Roman" w:hAnsi="Times New Roman"/>
          <w:sz w:val="24"/>
          <w:szCs w:val="24"/>
        </w:rPr>
        <w:t>Настоящая программа по алгебре для 7 класса составлена на основе федерального компонента государственного стандарта основного общего образования (приказ МОиН РФ от 05.03.2004г. № 1089), примерной программы для общеобразовательных учреждений по алгебре 7-9 классы к учебному комплексу для 7-9 классов (составители И.И.Зубарева, А.Г.Мордкович. – М.: Мнемозина, 2009– с.15 - 44).</w:t>
      </w:r>
    </w:p>
    <w:p w:rsidR="00E060E9" w:rsidRPr="00FA7AE5" w:rsidRDefault="00E060E9" w:rsidP="00FA7AE5">
      <w:pPr>
        <w:tabs>
          <w:tab w:val="left" w:pos="2340"/>
        </w:tabs>
        <w:ind w:firstLine="709"/>
        <w:jc w:val="both"/>
      </w:pPr>
      <w:r w:rsidRPr="00E92970">
        <w:rPr>
          <w:rFonts w:ascii="Times New Roman" w:hAnsi="Times New Roman"/>
          <w:sz w:val="24"/>
          <w:szCs w:val="24"/>
        </w:rPr>
        <w:t xml:space="preserve">Учебно-методический комплект по математике издательства «Мнемозина» (автор  А.Г.Мордкович) соответствует государственному стандарту и является оптимальным комплектом, наиболее полно обеспечивающим реализацию основных содержательно-методических  линий математики базовой школы. Новое издание этого комплекта является полным и доработанным в соответствии с требованиями нормативных документов, </w:t>
      </w:r>
      <w:r w:rsidRPr="00E92970">
        <w:rPr>
          <w:rStyle w:val="Strong"/>
          <w:rFonts w:ascii="Times New Roman" w:hAnsi="Times New Roman"/>
          <w:b w:val="0"/>
          <w:bCs w:val="0"/>
          <w:sz w:val="24"/>
          <w:szCs w:val="24"/>
        </w:rPr>
        <w:t> </w:t>
      </w:r>
      <w:r w:rsidRPr="00E92970">
        <w:rPr>
          <w:rFonts w:ascii="Times New Roman" w:hAnsi="Times New Roman"/>
          <w:sz w:val="24"/>
          <w:szCs w:val="24"/>
        </w:rPr>
        <w:t>имеет завершенность учебной линии.</w:t>
      </w:r>
    </w:p>
    <w:p w:rsidR="00E060E9" w:rsidRPr="00FA7AE5" w:rsidRDefault="00E060E9" w:rsidP="00FA7AE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t xml:space="preserve">Рабочая программа конкретизирует содержание предметных тем образовательного стандарта и показывает распределение учебных часов по разделам курса. Согласно федеральному базисному учебному плану для образовательных учреждений Российской Федерации на изучение алгебры в 7 классе отводится 102 часа из расчёта 3 часа в неделю. </w:t>
      </w:r>
      <w:r w:rsidRPr="00CE0243">
        <w:rPr>
          <w:rFonts w:ascii="Times New Roman" w:hAnsi="Times New Roman"/>
          <w:sz w:val="24"/>
          <w:szCs w:val="24"/>
          <w:u w:val="single"/>
        </w:rPr>
        <w:t>Рабочая программа по алгебре для 7 класса рассчитана на 136 часов из расчёта 4 часа в неделю.</w:t>
      </w:r>
      <w:r w:rsidRPr="00FA7AE5">
        <w:rPr>
          <w:rFonts w:ascii="Times New Roman" w:hAnsi="Times New Roman"/>
          <w:sz w:val="24"/>
          <w:szCs w:val="24"/>
        </w:rPr>
        <w:t xml:space="preserve"> Дополнительные часы используются для расширения знаний и умений по отдельным темам всех разделов курса.</w:t>
      </w:r>
    </w:p>
    <w:p w:rsidR="00E060E9" w:rsidRPr="00E92970" w:rsidRDefault="00E060E9" w:rsidP="00FA7AE5">
      <w:pPr>
        <w:spacing w:before="100" w:after="10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E060E9" w:rsidRPr="00E92970" w:rsidRDefault="00E060E9" w:rsidP="00FA7AE5">
      <w:pPr>
        <w:spacing w:before="100" w:after="100"/>
        <w:ind w:firstLine="720"/>
        <w:rPr>
          <w:rFonts w:ascii="Times New Roman" w:hAnsi="Times New Roman"/>
          <w:sz w:val="24"/>
          <w:szCs w:val="24"/>
        </w:rPr>
      </w:pPr>
      <w:r w:rsidRPr="00E92970">
        <w:rPr>
          <w:rFonts w:ascii="Times New Roman" w:hAnsi="Times New Roman"/>
          <w:sz w:val="24"/>
          <w:szCs w:val="24"/>
        </w:rPr>
        <w:t xml:space="preserve">На основании требований Государственного образовательного стандарта  в содержании предполагается реализовать актуальные в настоящее время компетентностный, личностно ориентированный, деятельностный подходы, которые определяют </w:t>
      </w:r>
      <w:r w:rsidRPr="00E92970">
        <w:rPr>
          <w:rFonts w:ascii="Times New Roman" w:hAnsi="Times New Roman"/>
          <w:b/>
          <w:sz w:val="24"/>
          <w:szCs w:val="24"/>
          <w:u w:val="single"/>
        </w:rPr>
        <w:t>задачи обучения:</w:t>
      </w:r>
    </w:p>
    <w:p w:rsidR="00E060E9" w:rsidRPr="00E92970" w:rsidRDefault="00E060E9" w:rsidP="00FA7AE5">
      <w:pPr>
        <w:numPr>
          <w:ilvl w:val="0"/>
          <w:numId w:val="4"/>
        </w:numPr>
        <w:suppressAutoHyphens/>
        <w:spacing w:before="100" w:after="100" w:line="240" w:lineRule="auto"/>
        <w:rPr>
          <w:rFonts w:ascii="Times New Roman" w:hAnsi="Times New Roman"/>
          <w:sz w:val="24"/>
          <w:szCs w:val="24"/>
        </w:rPr>
      </w:pPr>
      <w:r w:rsidRPr="00E92970">
        <w:rPr>
          <w:rFonts w:ascii="Times New Roman" w:hAnsi="Times New Roman"/>
          <w:sz w:val="24"/>
          <w:szCs w:val="24"/>
        </w:rPr>
        <w:t>сформировать практические навыки выполнения уст</w:t>
      </w:r>
      <w:r w:rsidRPr="00E92970">
        <w:rPr>
          <w:rFonts w:ascii="Times New Roman" w:hAnsi="Times New Roman"/>
          <w:sz w:val="24"/>
          <w:szCs w:val="24"/>
        </w:rPr>
        <w:softHyphen/>
        <w:t>ных, письменных, инструментальных вычислений, развить вычис</w:t>
      </w:r>
      <w:r w:rsidRPr="00E92970">
        <w:rPr>
          <w:rFonts w:ascii="Times New Roman" w:hAnsi="Times New Roman"/>
          <w:sz w:val="24"/>
          <w:szCs w:val="24"/>
        </w:rPr>
        <w:softHyphen/>
        <w:t>лительную культуру;</w:t>
      </w:r>
    </w:p>
    <w:p w:rsidR="00E060E9" w:rsidRPr="00E92970" w:rsidRDefault="00E060E9" w:rsidP="00FA7AE5">
      <w:pPr>
        <w:numPr>
          <w:ilvl w:val="0"/>
          <w:numId w:val="4"/>
        </w:numPr>
        <w:suppressAutoHyphens/>
        <w:spacing w:before="100" w:after="100" w:line="240" w:lineRule="auto"/>
        <w:rPr>
          <w:rFonts w:ascii="Times New Roman" w:hAnsi="Times New Roman"/>
          <w:sz w:val="24"/>
          <w:szCs w:val="24"/>
        </w:rPr>
      </w:pPr>
      <w:r w:rsidRPr="00E92970">
        <w:rPr>
          <w:rFonts w:ascii="Times New Roman" w:hAnsi="Times New Roman"/>
          <w:sz w:val="24"/>
          <w:szCs w:val="24"/>
        </w:rPr>
        <w:t>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нематематических задач;</w:t>
      </w:r>
    </w:p>
    <w:p w:rsidR="00E060E9" w:rsidRPr="00E92970" w:rsidRDefault="00E060E9" w:rsidP="00FA7AE5">
      <w:pPr>
        <w:numPr>
          <w:ilvl w:val="0"/>
          <w:numId w:val="4"/>
        </w:numPr>
        <w:suppressAutoHyphens/>
        <w:spacing w:before="100" w:after="100" w:line="240" w:lineRule="auto"/>
        <w:rPr>
          <w:rFonts w:ascii="Times New Roman" w:hAnsi="Times New Roman"/>
          <w:sz w:val="24"/>
          <w:szCs w:val="24"/>
        </w:rPr>
      </w:pPr>
      <w:r w:rsidRPr="00E92970">
        <w:rPr>
          <w:rFonts w:ascii="Times New Roman" w:hAnsi="Times New Roman"/>
          <w:sz w:val="24"/>
          <w:szCs w:val="24"/>
        </w:rPr>
        <w:t xml:space="preserve"> изучить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 </w:t>
      </w:r>
    </w:p>
    <w:p w:rsidR="00E060E9" w:rsidRPr="00E92970" w:rsidRDefault="00E060E9" w:rsidP="00FA7AE5">
      <w:pPr>
        <w:numPr>
          <w:ilvl w:val="0"/>
          <w:numId w:val="4"/>
        </w:numPr>
        <w:suppressAutoHyphens/>
        <w:spacing w:before="100" w:after="100" w:line="240" w:lineRule="auto"/>
        <w:rPr>
          <w:rFonts w:ascii="Times New Roman" w:hAnsi="Times New Roman"/>
          <w:sz w:val="24"/>
          <w:szCs w:val="24"/>
        </w:rPr>
      </w:pPr>
      <w:r w:rsidRPr="00E92970">
        <w:rPr>
          <w:rFonts w:ascii="Times New Roman" w:hAnsi="Times New Roman"/>
          <w:sz w:val="24"/>
          <w:szCs w:val="24"/>
        </w:rPr>
        <w:t>развить логическое мышление и речь — умения логически обосно</w:t>
      </w:r>
      <w:r w:rsidRPr="00E92970">
        <w:rPr>
          <w:rFonts w:ascii="Times New Roman" w:hAnsi="Times New Roman"/>
          <w:sz w:val="24"/>
          <w:szCs w:val="24"/>
        </w:rPr>
        <w:softHyphen/>
        <w:t>вывать суждения, проводить несложные систематизации, приво</w:t>
      </w:r>
      <w:r w:rsidRPr="00E92970">
        <w:rPr>
          <w:rFonts w:ascii="Times New Roman" w:hAnsi="Times New Roman"/>
          <w:sz w:val="24"/>
          <w:szCs w:val="24"/>
        </w:rPr>
        <w:softHyphen/>
        <w:t>дить примеры и контрпримеры, использовать различные языки математики (словесный, символический, графический) для иллю</w:t>
      </w:r>
      <w:r w:rsidRPr="00E92970">
        <w:rPr>
          <w:rFonts w:ascii="Times New Roman" w:hAnsi="Times New Roman"/>
          <w:sz w:val="24"/>
          <w:szCs w:val="24"/>
        </w:rPr>
        <w:softHyphen/>
        <w:t>страции, интерпретации, аргументации и доказательства;</w:t>
      </w:r>
    </w:p>
    <w:p w:rsidR="00E060E9" w:rsidRPr="00E92970" w:rsidRDefault="00E060E9" w:rsidP="00FA7AE5">
      <w:pPr>
        <w:numPr>
          <w:ilvl w:val="0"/>
          <w:numId w:val="4"/>
        </w:numPr>
        <w:suppressAutoHyphens/>
        <w:spacing w:before="100" w:after="100" w:line="240" w:lineRule="auto"/>
        <w:rPr>
          <w:rFonts w:ascii="Times New Roman" w:hAnsi="Times New Roman"/>
          <w:sz w:val="24"/>
          <w:szCs w:val="24"/>
        </w:rPr>
      </w:pPr>
      <w:r w:rsidRPr="00E92970">
        <w:rPr>
          <w:rFonts w:ascii="Times New Roman" w:hAnsi="Times New Roman"/>
          <w:sz w:val="24"/>
          <w:szCs w:val="24"/>
        </w:rPr>
        <w:t xml:space="preserve"> сформировать представления об изучаемых понятиях и методах как важнейших средствах математического моделирования реаль</w:t>
      </w:r>
      <w:r w:rsidRPr="00E92970">
        <w:rPr>
          <w:rFonts w:ascii="Times New Roman" w:hAnsi="Times New Roman"/>
          <w:sz w:val="24"/>
          <w:szCs w:val="24"/>
        </w:rPr>
        <w:softHyphen/>
        <w:t>ных процессов и явлений.</w:t>
      </w:r>
    </w:p>
    <w:p w:rsidR="00E060E9" w:rsidRPr="00E92970" w:rsidRDefault="00E060E9" w:rsidP="00FA7AE5">
      <w:pPr>
        <w:widowControl w:val="0"/>
        <w:spacing w:before="100" w:after="100"/>
        <w:ind w:firstLine="709"/>
        <w:jc w:val="both"/>
        <w:rPr>
          <w:rFonts w:ascii="Times New Roman" w:hAnsi="Times New Roman"/>
          <w:sz w:val="24"/>
          <w:szCs w:val="24"/>
        </w:rPr>
      </w:pPr>
      <w:r w:rsidRPr="00E92970">
        <w:rPr>
          <w:rFonts w:ascii="Times New Roman" w:hAnsi="Times New Roman"/>
          <w:sz w:val="24"/>
          <w:szCs w:val="24"/>
        </w:rPr>
        <w:t>В ходе преподавания алгебры в 7 классах, работы над формированием у учащихся перечисленных в программе знаний и умений, следует обращать внимание на то, чтобы они овладевали умениями общеучебного характера, разнообразными способами деятельности, приобретали опыт:</w:t>
      </w:r>
    </w:p>
    <w:p w:rsidR="00E060E9" w:rsidRPr="00E92970" w:rsidRDefault="00E060E9" w:rsidP="00FA7AE5">
      <w:pPr>
        <w:widowControl w:val="0"/>
        <w:numPr>
          <w:ilvl w:val="0"/>
          <w:numId w:val="6"/>
        </w:numPr>
        <w:suppressAutoHyphens/>
        <w:spacing w:before="100" w:after="100" w:line="240" w:lineRule="auto"/>
        <w:rPr>
          <w:rFonts w:ascii="Times New Roman" w:hAnsi="Times New Roman"/>
          <w:sz w:val="24"/>
          <w:szCs w:val="24"/>
        </w:rPr>
      </w:pPr>
      <w:r w:rsidRPr="00E92970">
        <w:rPr>
          <w:rFonts w:ascii="Times New Roman" w:hAnsi="Times New Roman"/>
          <w:sz w:val="24"/>
          <w:szCs w:val="24"/>
        </w:rPr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E060E9" w:rsidRPr="00E92970" w:rsidRDefault="00E060E9" w:rsidP="00FA7AE5">
      <w:pPr>
        <w:widowControl w:val="0"/>
        <w:numPr>
          <w:ilvl w:val="0"/>
          <w:numId w:val="6"/>
        </w:numPr>
        <w:suppressAutoHyphens/>
        <w:spacing w:before="100" w:after="100" w:line="240" w:lineRule="auto"/>
        <w:rPr>
          <w:rFonts w:ascii="Times New Roman" w:hAnsi="Times New Roman"/>
          <w:sz w:val="24"/>
          <w:szCs w:val="24"/>
        </w:rPr>
      </w:pPr>
      <w:r w:rsidRPr="00E92970">
        <w:rPr>
          <w:rFonts w:ascii="Times New Roman" w:hAnsi="Times New Roman"/>
          <w:sz w:val="24"/>
          <w:szCs w:val="24"/>
        </w:rPr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E060E9" w:rsidRPr="00E92970" w:rsidRDefault="00E060E9" w:rsidP="00FA7AE5">
      <w:pPr>
        <w:widowControl w:val="0"/>
        <w:numPr>
          <w:ilvl w:val="0"/>
          <w:numId w:val="6"/>
        </w:numPr>
        <w:suppressAutoHyphens/>
        <w:spacing w:before="100" w:after="100" w:line="240" w:lineRule="auto"/>
        <w:rPr>
          <w:rFonts w:ascii="Times New Roman" w:hAnsi="Times New Roman"/>
          <w:sz w:val="24"/>
          <w:szCs w:val="24"/>
        </w:rPr>
      </w:pPr>
      <w:r w:rsidRPr="00E92970">
        <w:rPr>
          <w:rFonts w:ascii="Times New Roman" w:hAnsi="Times New Roman"/>
          <w:sz w:val="24"/>
          <w:szCs w:val="24"/>
        </w:rPr>
        <w:t xml:space="preserve">исследовательской деятельности, развития идей, проведения экспериментов, обобщения, постановки и формулирования новых задач; </w:t>
      </w:r>
    </w:p>
    <w:p w:rsidR="00E060E9" w:rsidRPr="00E92970" w:rsidRDefault="00E060E9" w:rsidP="00FA7AE5">
      <w:pPr>
        <w:widowControl w:val="0"/>
        <w:numPr>
          <w:ilvl w:val="0"/>
          <w:numId w:val="6"/>
        </w:numPr>
        <w:suppressAutoHyphens/>
        <w:spacing w:before="100" w:after="100" w:line="240" w:lineRule="auto"/>
        <w:rPr>
          <w:rFonts w:ascii="Times New Roman" w:hAnsi="Times New Roman"/>
          <w:sz w:val="24"/>
          <w:szCs w:val="24"/>
        </w:rPr>
      </w:pPr>
      <w:r w:rsidRPr="00E92970">
        <w:rPr>
          <w:rFonts w:ascii="Times New Roman" w:hAnsi="Times New Roman"/>
          <w:sz w:val="24"/>
          <w:szCs w:val="24"/>
        </w:rPr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E060E9" w:rsidRPr="00E92970" w:rsidRDefault="00E060E9" w:rsidP="00FA7AE5">
      <w:pPr>
        <w:widowControl w:val="0"/>
        <w:numPr>
          <w:ilvl w:val="0"/>
          <w:numId w:val="6"/>
        </w:numPr>
        <w:suppressAutoHyphens/>
        <w:spacing w:before="100" w:after="100" w:line="240" w:lineRule="auto"/>
        <w:rPr>
          <w:rFonts w:ascii="Times New Roman" w:hAnsi="Times New Roman"/>
          <w:sz w:val="24"/>
          <w:szCs w:val="24"/>
        </w:rPr>
      </w:pPr>
      <w:r w:rsidRPr="00E92970">
        <w:rPr>
          <w:rFonts w:ascii="Times New Roman" w:hAnsi="Times New Roman"/>
          <w:sz w:val="24"/>
          <w:szCs w:val="24"/>
        </w:rPr>
        <w:t>проведения доказательных рассуждений, аргументации, выдвижения гипотез и их обоснования;</w:t>
      </w:r>
    </w:p>
    <w:p w:rsidR="00E060E9" w:rsidRPr="00E92970" w:rsidRDefault="00E060E9" w:rsidP="00FA7AE5">
      <w:pPr>
        <w:widowControl w:val="0"/>
        <w:numPr>
          <w:ilvl w:val="0"/>
          <w:numId w:val="6"/>
        </w:numPr>
        <w:suppressAutoHyphens/>
        <w:spacing w:before="100" w:after="100" w:line="240" w:lineRule="auto"/>
        <w:rPr>
          <w:rFonts w:ascii="Times New Roman" w:hAnsi="Times New Roman"/>
          <w:sz w:val="24"/>
          <w:szCs w:val="24"/>
        </w:rPr>
      </w:pPr>
      <w:r w:rsidRPr="00E92970">
        <w:rPr>
          <w:rFonts w:ascii="Times New Roman" w:hAnsi="Times New Roman"/>
          <w:sz w:val="24"/>
          <w:szCs w:val="24"/>
        </w:rPr>
        <w:t xml:space="preserve"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 </w:t>
      </w:r>
    </w:p>
    <w:p w:rsidR="00E060E9" w:rsidRPr="00E92970" w:rsidRDefault="00E060E9" w:rsidP="00FA7AE5">
      <w:pPr>
        <w:widowControl w:val="0"/>
        <w:tabs>
          <w:tab w:val="num" w:pos="1260"/>
        </w:tabs>
        <w:spacing w:before="100" w:after="10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E92970">
        <w:rPr>
          <w:rFonts w:ascii="Times New Roman" w:hAnsi="Times New Roman"/>
          <w:b/>
          <w:sz w:val="24"/>
          <w:szCs w:val="24"/>
          <w:u w:val="single"/>
        </w:rPr>
        <w:t>Общеучебные цели</w:t>
      </w:r>
    </w:p>
    <w:p w:rsidR="00E060E9" w:rsidRPr="00E92970" w:rsidRDefault="00E060E9" w:rsidP="00FA7AE5">
      <w:pPr>
        <w:pStyle w:val="a0"/>
        <w:widowControl w:val="0"/>
        <w:numPr>
          <w:ilvl w:val="0"/>
          <w:numId w:val="7"/>
        </w:numPr>
        <w:tabs>
          <w:tab w:val="num" w:pos="1260"/>
        </w:tabs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E92970">
        <w:rPr>
          <w:rFonts w:ascii="Times New Roman" w:hAnsi="Times New Roman" w:cs="Times New Roman"/>
          <w:sz w:val="24"/>
          <w:szCs w:val="24"/>
        </w:rPr>
        <w:t>Создание условия для умения логически обосновывать суждения, выдвигать гипотезы и по</w:t>
      </w:r>
      <w:r w:rsidRPr="00E92970">
        <w:rPr>
          <w:rFonts w:ascii="Times New Roman" w:hAnsi="Times New Roman" w:cs="Times New Roman"/>
          <w:sz w:val="24"/>
          <w:szCs w:val="24"/>
        </w:rPr>
        <w:softHyphen/>
        <w:t>нимать необходимость их проверки.</w:t>
      </w:r>
    </w:p>
    <w:p w:rsidR="00E060E9" w:rsidRPr="00E92970" w:rsidRDefault="00E060E9" w:rsidP="00FA7AE5">
      <w:pPr>
        <w:pStyle w:val="a0"/>
        <w:widowControl w:val="0"/>
        <w:numPr>
          <w:ilvl w:val="0"/>
          <w:numId w:val="7"/>
        </w:numPr>
        <w:tabs>
          <w:tab w:val="num" w:pos="1260"/>
        </w:tabs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E92970">
        <w:rPr>
          <w:rFonts w:ascii="Times New Roman" w:hAnsi="Times New Roman" w:cs="Times New Roman"/>
          <w:sz w:val="24"/>
          <w:szCs w:val="24"/>
        </w:rPr>
        <w:t>Создание условия для умения ясно, точно и грамотно выражать свои мысли в устной и пись</w:t>
      </w:r>
      <w:r w:rsidRPr="00E92970">
        <w:rPr>
          <w:rFonts w:ascii="Times New Roman" w:hAnsi="Times New Roman" w:cs="Times New Roman"/>
          <w:sz w:val="24"/>
          <w:szCs w:val="24"/>
        </w:rPr>
        <w:softHyphen/>
        <w:t>менной речи.</w:t>
      </w:r>
    </w:p>
    <w:p w:rsidR="00E060E9" w:rsidRPr="00E92970" w:rsidRDefault="00E060E9" w:rsidP="00FA7AE5">
      <w:pPr>
        <w:pStyle w:val="a0"/>
        <w:widowControl w:val="0"/>
        <w:numPr>
          <w:ilvl w:val="0"/>
          <w:numId w:val="7"/>
        </w:numPr>
        <w:tabs>
          <w:tab w:val="num" w:pos="1260"/>
        </w:tabs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E92970">
        <w:rPr>
          <w:rFonts w:ascii="Times New Roman" w:hAnsi="Times New Roman" w:cs="Times New Roman"/>
          <w:sz w:val="24"/>
          <w:szCs w:val="24"/>
        </w:rPr>
        <w:t>Формирование умения использовать различные языки математики:  словесный, символиче</w:t>
      </w:r>
      <w:r w:rsidRPr="00E92970">
        <w:rPr>
          <w:rFonts w:ascii="Times New Roman" w:hAnsi="Times New Roman" w:cs="Times New Roman"/>
          <w:sz w:val="24"/>
          <w:szCs w:val="24"/>
        </w:rPr>
        <w:softHyphen/>
        <w:t xml:space="preserve">ский, графический. </w:t>
      </w:r>
    </w:p>
    <w:p w:rsidR="00E060E9" w:rsidRPr="00E92970" w:rsidRDefault="00E060E9" w:rsidP="00FA7AE5">
      <w:pPr>
        <w:pStyle w:val="a0"/>
        <w:widowControl w:val="0"/>
        <w:numPr>
          <w:ilvl w:val="0"/>
          <w:numId w:val="7"/>
        </w:numPr>
        <w:tabs>
          <w:tab w:val="num" w:pos="1260"/>
        </w:tabs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E92970">
        <w:rPr>
          <w:rFonts w:ascii="Times New Roman" w:hAnsi="Times New Roman" w:cs="Times New Roman"/>
          <w:sz w:val="24"/>
          <w:szCs w:val="24"/>
        </w:rPr>
        <w:t>Формирование умения свободно переходить с языка на язык для иллюстрации, интерпрета</w:t>
      </w:r>
      <w:r w:rsidRPr="00E92970">
        <w:rPr>
          <w:rFonts w:ascii="Times New Roman" w:hAnsi="Times New Roman" w:cs="Times New Roman"/>
          <w:sz w:val="24"/>
          <w:szCs w:val="24"/>
        </w:rPr>
        <w:softHyphen/>
        <w:t>ции, аргументации и доказательства.</w:t>
      </w:r>
    </w:p>
    <w:p w:rsidR="00E060E9" w:rsidRPr="00E92970" w:rsidRDefault="00E060E9" w:rsidP="00FA7AE5">
      <w:pPr>
        <w:pStyle w:val="a0"/>
        <w:widowControl w:val="0"/>
        <w:numPr>
          <w:ilvl w:val="0"/>
          <w:numId w:val="7"/>
        </w:numPr>
        <w:tabs>
          <w:tab w:val="num" w:pos="1260"/>
        </w:tabs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E92970">
        <w:rPr>
          <w:rFonts w:ascii="Times New Roman" w:hAnsi="Times New Roman" w:cs="Times New Roman"/>
          <w:sz w:val="24"/>
          <w:szCs w:val="24"/>
        </w:rPr>
        <w:t>Создание условия для плодотворного участия в работе в группе; умения самостоятельно  и мотивированно организовывать свою деятельность.</w:t>
      </w:r>
    </w:p>
    <w:p w:rsidR="00E060E9" w:rsidRPr="00E92970" w:rsidRDefault="00E060E9" w:rsidP="00FA7AE5">
      <w:pPr>
        <w:pStyle w:val="a0"/>
        <w:widowControl w:val="0"/>
        <w:numPr>
          <w:ilvl w:val="0"/>
          <w:numId w:val="7"/>
        </w:numPr>
        <w:tabs>
          <w:tab w:val="num" w:pos="1260"/>
        </w:tabs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E92970">
        <w:rPr>
          <w:rFonts w:ascii="Times New Roman" w:hAnsi="Times New Roman" w:cs="Times New Roman"/>
          <w:sz w:val="24"/>
          <w:szCs w:val="24"/>
        </w:rPr>
        <w:t>Формирование умения использовать приобретенные знания и умения в практической дея</w:t>
      </w:r>
      <w:r w:rsidRPr="00E92970">
        <w:rPr>
          <w:rFonts w:ascii="Times New Roman" w:hAnsi="Times New Roman" w:cs="Times New Roman"/>
          <w:sz w:val="24"/>
          <w:szCs w:val="24"/>
        </w:rPr>
        <w:softHyphen/>
        <w:t>тельности и повседневной жизни для  исследования (моделирования) несложных практи</w:t>
      </w:r>
      <w:r w:rsidRPr="00E92970">
        <w:rPr>
          <w:rFonts w:ascii="Times New Roman" w:hAnsi="Times New Roman" w:cs="Times New Roman"/>
          <w:sz w:val="24"/>
          <w:szCs w:val="24"/>
        </w:rPr>
        <w:softHyphen/>
        <w:t>ческих ситуаций на основе изученных формул и свойств тел; вычисления площадей по</w:t>
      </w:r>
      <w:r w:rsidRPr="00E92970">
        <w:rPr>
          <w:rFonts w:ascii="Times New Roman" w:hAnsi="Times New Roman" w:cs="Times New Roman"/>
          <w:sz w:val="24"/>
          <w:szCs w:val="24"/>
        </w:rPr>
        <w:softHyphen/>
        <w:t>верхностей пространственных тел при  решении практических задач, используя при  необ</w:t>
      </w:r>
      <w:r w:rsidRPr="00E92970">
        <w:rPr>
          <w:rFonts w:ascii="Times New Roman" w:hAnsi="Times New Roman" w:cs="Times New Roman"/>
          <w:sz w:val="24"/>
          <w:szCs w:val="24"/>
        </w:rPr>
        <w:softHyphen/>
        <w:t>ходимости справочники и вычислительные устройства.</w:t>
      </w:r>
    </w:p>
    <w:p w:rsidR="00E060E9" w:rsidRPr="00E92970" w:rsidRDefault="00E060E9" w:rsidP="00FA7AE5">
      <w:pPr>
        <w:pStyle w:val="a0"/>
        <w:widowControl w:val="0"/>
        <w:numPr>
          <w:ilvl w:val="0"/>
          <w:numId w:val="7"/>
        </w:numPr>
        <w:tabs>
          <w:tab w:val="num" w:pos="1260"/>
        </w:tabs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E92970">
        <w:rPr>
          <w:rFonts w:ascii="Times New Roman" w:hAnsi="Times New Roman" w:cs="Times New Roman"/>
          <w:sz w:val="24"/>
          <w:szCs w:val="24"/>
        </w:rPr>
        <w:t>Создание условия для интегрирования в личный опыт новую, в том числе самостоятельно по</w:t>
      </w:r>
      <w:r w:rsidRPr="00E92970">
        <w:rPr>
          <w:rFonts w:ascii="Times New Roman" w:hAnsi="Times New Roman" w:cs="Times New Roman"/>
          <w:sz w:val="24"/>
          <w:szCs w:val="24"/>
        </w:rPr>
        <w:softHyphen/>
        <w:t>лученную информацию.</w:t>
      </w:r>
    </w:p>
    <w:p w:rsidR="00E060E9" w:rsidRPr="00E92970" w:rsidRDefault="00E060E9" w:rsidP="00FA7AE5">
      <w:pPr>
        <w:widowControl w:val="0"/>
        <w:tabs>
          <w:tab w:val="num" w:pos="1260"/>
        </w:tabs>
        <w:spacing w:before="100" w:after="10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E92970">
        <w:rPr>
          <w:rFonts w:ascii="Times New Roman" w:hAnsi="Times New Roman"/>
          <w:b/>
          <w:sz w:val="24"/>
          <w:szCs w:val="24"/>
          <w:u w:val="single"/>
        </w:rPr>
        <w:t>Общепредметные цели</w:t>
      </w:r>
    </w:p>
    <w:p w:rsidR="00E060E9" w:rsidRPr="00E92970" w:rsidRDefault="00E060E9" w:rsidP="00FA7AE5">
      <w:pPr>
        <w:pStyle w:val="a0"/>
        <w:widowControl w:val="0"/>
        <w:numPr>
          <w:ilvl w:val="0"/>
          <w:numId w:val="8"/>
        </w:numPr>
        <w:tabs>
          <w:tab w:val="num" w:pos="1260"/>
        </w:tabs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E92970">
        <w:rPr>
          <w:rFonts w:ascii="Times New Roman" w:hAnsi="Times New Roman" w:cs="Times New Roman"/>
          <w:sz w:val="24"/>
          <w:szCs w:val="24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образования.</w:t>
      </w:r>
    </w:p>
    <w:p w:rsidR="00E060E9" w:rsidRPr="00E92970" w:rsidRDefault="00E060E9" w:rsidP="00FA7AE5">
      <w:pPr>
        <w:pStyle w:val="a0"/>
        <w:widowControl w:val="0"/>
        <w:numPr>
          <w:ilvl w:val="0"/>
          <w:numId w:val="8"/>
        </w:numPr>
        <w:tabs>
          <w:tab w:val="num" w:pos="1260"/>
        </w:tabs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E92970">
        <w:rPr>
          <w:rFonts w:ascii="Times New Roman" w:hAnsi="Times New Roman" w:cs="Times New Roman"/>
          <w:sz w:val="24"/>
          <w:szCs w:val="24"/>
        </w:rPr>
        <w:t>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</w:t>
      </w:r>
      <w:r w:rsidRPr="00E92970">
        <w:rPr>
          <w:rFonts w:ascii="Times New Roman" w:hAnsi="Times New Roman" w:cs="Times New Roman"/>
          <w:sz w:val="24"/>
          <w:szCs w:val="24"/>
        </w:rPr>
        <w:softHyphen/>
        <w:t>сти: ясности и точности мысли, критичности мышления, интуиция, логического мышления, элементов алгоритмической культуры, пространственных представлений, способности к преодолению трудностей.</w:t>
      </w:r>
    </w:p>
    <w:p w:rsidR="00E060E9" w:rsidRPr="00E92970" w:rsidRDefault="00E060E9" w:rsidP="00FA7AE5">
      <w:pPr>
        <w:pStyle w:val="a0"/>
        <w:widowControl w:val="0"/>
        <w:numPr>
          <w:ilvl w:val="0"/>
          <w:numId w:val="8"/>
        </w:numPr>
        <w:tabs>
          <w:tab w:val="num" w:pos="1260"/>
        </w:tabs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E92970">
        <w:rPr>
          <w:rFonts w:ascii="Times New Roman" w:hAnsi="Times New Roman" w:cs="Times New Roman"/>
          <w:sz w:val="24"/>
          <w:szCs w:val="24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процессов.</w:t>
      </w:r>
    </w:p>
    <w:p w:rsidR="00E060E9" w:rsidRPr="00E92970" w:rsidRDefault="00E060E9" w:rsidP="00FA7AE5">
      <w:pPr>
        <w:pStyle w:val="a0"/>
        <w:widowControl w:val="0"/>
        <w:numPr>
          <w:ilvl w:val="0"/>
          <w:numId w:val="8"/>
        </w:numPr>
        <w:tabs>
          <w:tab w:val="num" w:pos="1260"/>
        </w:tabs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E92970">
        <w:rPr>
          <w:rFonts w:ascii="Times New Roman" w:hAnsi="Times New Roman" w:cs="Times New Roman"/>
          <w:sz w:val="24"/>
          <w:szCs w:val="24"/>
        </w:rPr>
        <w:t>Воспитание культуры личности, отношения к математике как к части общечеловеческой куль</w:t>
      </w:r>
      <w:r w:rsidRPr="00E92970">
        <w:rPr>
          <w:rFonts w:ascii="Times New Roman" w:hAnsi="Times New Roman" w:cs="Times New Roman"/>
          <w:sz w:val="24"/>
          <w:szCs w:val="24"/>
        </w:rPr>
        <w:softHyphen/>
        <w:t>туры, играющей особую роль в общественном развитии.</w:t>
      </w:r>
    </w:p>
    <w:p w:rsidR="00E060E9" w:rsidRPr="00E92970" w:rsidRDefault="00E060E9" w:rsidP="00FA7AE5">
      <w:pPr>
        <w:widowControl w:val="0"/>
        <w:tabs>
          <w:tab w:val="num" w:pos="1260"/>
        </w:tabs>
        <w:spacing w:before="100" w:after="10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E92970">
        <w:rPr>
          <w:rFonts w:ascii="Times New Roman" w:hAnsi="Times New Roman"/>
          <w:b/>
          <w:sz w:val="24"/>
          <w:szCs w:val="24"/>
          <w:u w:val="single"/>
        </w:rPr>
        <w:t>Общеучебные умения, навыки и способы деятельности</w:t>
      </w:r>
    </w:p>
    <w:p w:rsidR="00E060E9" w:rsidRPr="00E92970" w:rsidRDefault="00E060E9" w:rsidP="00FA7AE5">
      <w:pPr>
        <w:widowControl w:val="0"/>
        <w:tabs>
          <w:tab w:val="num" w:pos="1260"/>
        </w:tabs>
        <w:spacing w:before="100" w:after="100"/>
        <w:rPr>
          <w:rFonts w:ascii="Times New Roman" w:hAnsi="Times New Roman"/>
          <w:sz w:val="24"/>
          <w:szCs w:val="24"/>
        </w:rPr>
      </w:pPr>
      <w:r w:rsidRPr="00E92970">
        <w:rPr>
          <w:rFonts w:ascii="Times New Roman" w:hAnsi="Times New Roman"/>
          <w:sz w:val="24"/>
          <w:szCs w:val="24"/>
        </w:rPr>
        <w:t xml:space="preserve"> Учащиеся приобретают и совершенствуют опыт:</w:t>
      </w:r>
    </w:p>
    <w:p w:rsidR="00E060E9" w:rsidRPr="00E92970" w:rsidRDefault="00E060E9" w:rsidP="00FA7AE5">
      <w:pPr>
        <w:pStyle w:val="a0"/>
        <w:widowControl w:val="0"/>
        <w:numPr>
          <w:ilvl w:val="0"/>
          <w:numId w:val="9"/>
        </w:numPr>
        <w:tabs>
          <w:tab w:val="num" w:pos="1260"/>
        </w:tabs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E92970">
        <w:rPr>
          <w:rFonts w:ascii="Times New Roman" w:hAnsi="Times New Roman" w:cs="Times New Roman"/>
          <w:sz w:val="24"/>
          <w:szCs w:val="24"/>
        </w:rPr>
        <w:t>Планирования и осуществления алгоритмической деятельности, выполнения заданных и кон</w:t>
      </w:r>
      <w:r w:rsidRPr="00E92970">
        <w:rPr>
          <w:rFonts w:ascii="Times New Roman" w:hAnsi="Times New Roman" w:cs="Times New Roman"/>
          <w:sz w:val="24"/>
          <w:szCs w:val="24"/>
        </w:rPr>
        <w:softHyphen/>
        <w:t>струирования новых алгоритмов.</w:t>
      </w:r>
    </w:p>
    <w:p w:rsidR="00E060E9" w:rsidRPr="00E92970" w:rsidRDefault="00E060E9" w:rsidP="00FA7AE5">
      <w:pPr>
        <w:pStyle w:val="a0"/>
        <w:widowControl w:val="0"/>
        <w:numPr>
          <w:ilvl w:val="0"/>
          <w:numId w:val="9"/>
        </w:numPr>
        <w:tabs>
          <w:tab w:val="num" w:pos="1260"/>
        </w:tabs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E92970">
        <w:rPr>
          <w:rFonts w:ascii="Times New Roman" w:hAnsi="Times New Roman" w:cs="Times New Roman"/>
          <w:sz w:val="24"/>
          <w:szCs w:val="24"/>
        </w:rPr>
        <w:t>Решение разнообразных классов задач из различных разделов курса, в том числе задач, тре</w:t>
      </w:r>
      <w:r w:rsidRPr="00E92970">
        <w:rPr>
          <w:rFonts w:ascii="Times New Roman" w:hAnsi="Times New Roman" w:cs="Times New Roman"/>
          <w:sz w:val="24"/>
          <w:szCs w:val="24"/>
        </w:rPr>
        <w:softHyphen/>
        <w:t>бующих поиска путей и способов решения.</w:t>
      </w:r>
    </w:p>
    <w:p w:rsidR="00E060E9" w:rsidRPr="00E92970" w:rsidRDefault="00E060E9" w:rsidP="00FA7AE5">
      <w:pPr>
        <w:pStyle w:val="a0"/>
        <w:widowControl w:val="0"/>
        <w:numPr>
          <w:ilvl w:val="0"/>
          <w:numId w:val="9"/>
        </w:numPr>
        <w:tabs>
          <w:tab w:val="num" w:pos="1260"/>
        </w:tabs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E92970">
        <w:rPr>
          <w:rFonts w:ascii="Times New Roman" w:hAnsi="Times New Roman" w:cs="Times New Roman"/>
          <w:sz w:val="24"/>
          <w:szCs w:val="24"/>
        </w:rPr>
        <w:t>Исследовательской деятельности, развитие идей, проведение экспериментов, обобщения, постановки и формулирования новых задач.</w:t>
      </w:r>
    </w:p>
    <w:p w:rsidR="00E060E9" w:rsidRPr="00E92970" w:rsidRDefault="00E060E9" w:rsidP="00FA7AE5">
      <w:pPr>
        <w:pStyle w:val="a0"/>
        <w:widowControl w:val="0"/>
        <w:numPr>
          <w:ilvl w:val="0"/>
          <w:numId w:val="9"/>
        </w:numPr>
        <w:tabs>
          <w:tab w:val="num" w:pos="1260"/>
        </w:tabs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E92970">
        <w:rPr>
          <w:rFonts w:ascii="Times New Roman" w:hAnsi="Times New Roman" w:cs="Times New Roman"/>
          <w:sz w:val="24"/>
          <w:szCs w:val="24"/>
        </w:rPr>
        <w:t>Ясного, точного, грамотного изложения своих мыслей в устной и письменной речи, использо</w:t>
      </w:r>
      <w:r w:rsidRPr="00E92970">
        <w:rPr>
          <w:rFonts w:ascii="Times New Roman" w:hAnsi="Times New Roman" w:cs="Times New Roman"/>
          <w:sz w:val="24"/>
          <w:szCs w:val="24"/>
        </w:rPr>
        <w:softHyphen/>
        <w:t>вания различных языков математики (словесного, символического, графического),  свободного перехода с одного языка на другой для иллюстрации, интерпретации, аргумен</w:t>
      </w:r>
      <w:r w:rsidRPr="00E92970">
        <w:rPr>
          <w:rFonts w:ascii="Times New Roman" w:hAnsi="Times New Roman" w:cs="Times New Roman"/>
          <w:sz w:val="24"/>
          <w:szCs w:val="24"/>
        </w:rPr>
        <w:softHyphen/>
        <w:t>тации и доказательства.</w:t>
      </w:r>
    </w:p>
    <w:p w:rsidR="00E060E9" w:rsidRPr="00E92970" w:rsidRDefault="00E060E9" w:rsidP="00FA7AE5">
      <w:pPr>
        <w:pStyle w:val="a0"/>
        <w:widowControl w:val="0"/>
        <w:numPr>
          <w:ilvl w:val="0"/>
          <w:numId w:val="9"/>
        </w:numPr>
        <w:tabs>
          <w:tab w:val="num" w:pos="1260"/>
        </w:tabs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E92970">
        <w:rPr>
          <w:rFonts w:ascii="Times New Roman" w:hAnsi="Times New Roman" w:cs="Times New Roman"/>
          <w:sz w:val="24"/>
          <w:szCs w:val="24"/>
        </w:rPr>
        <w:t>Проведение доказательных рассуждений, аргументации, выдвижения гипотез и их обоснова</w:t>
      </w:r>
      <w:r w:rsidRPr="00E92970">
        <w:rPr>
          <w:rFonts w:ascii="Times New Roman" w:hAnsi="Times New Roman" w:cs="Times New Roman"/>
          <w:sz w:val="24"/>
          <w:szCs w:val="24"/>
        </w:rPr>
        <w:softHyphen/>
        <w:t>ния</w:t>
      </w:r>
    </w:p>
    <w:p w:rsidR="00E060E9" w:rsidRPr="00E92970" w:rsidRDefault="00E060E9" w:rsidP="00FA7AE5">
      <w:pPr>
        <w:pStyle w:val="a0"/>
        <w:widowControl w:val="0"/>
        <w:numPr>
          <w:ilvl w:val="0"/>
          <w:numId w:val="9"/>
        </w:numPr>
        <w:tabs>
          <w:tab w:val="num" w:pos="1260"/>
        </w:tabs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E92970">
        <w:rPr>
          <w:rFonts w:ascii="Times New Roman" w:hAnsi="Times New Roman" w:cs="Times New Roman"/>
          <w:sz w:val="24"/>
          <w:szCs w:val="24"/>
        </w:rPr>
        <w:t>Поиска, систематизации, анализа и классификации информации, использования разнообраз</w:t>
      </w:r>
      <w:r w:rsidRPr="00E92970">
        <w:rPr>
          <w:rFonts w:ascii="Times New Roman" w:hAnsi="Times New Roman" w:cs="Times New Roman"/>
          <w:sz w:val="24"/>
          <w:szCs w:val="24"/>
        </w:rPr>
        <w:softHyphen/>
        <w:t>ных информационных источников, включая учебную и справочную литературу, современные информационные технологии.</w:t>
      </w:r>
    </w:p>
    <w:p w:rsidR="00E060E9" w:rsidRPr="00E92970" w:rsidRDefault="00E060E9" w:rsidP="00FA7AE5">
      <w:pPr>
        <w:spacing w:before="100" w:after="100"/>
        <w:ind w:left="1276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E92970">
        <w:rPr>
          <w:rFonts w:ascii="Times New Roman" w:hAnsi="Times New Roman"/>
          <w:b/>
          <w:sz w:val="24"/>
          <w:szCs w:val="24"/>
          <w:u w:val="single"/>
        </w:rPr>
        <w:t>Место предмета в базисном учебном плане</w:t>
      </w:r>
    </w:p>
    <w:p w:rsidR="00E060E9" w:rsidRPr="00E92970" w:rsidRDefault="00E060E9" w:rsidP="00FA7AE5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E92970">
        <w:rPr>
          <w:rFonts w:ascii="Times New Roman" w:hAnsi="Times New Roman"/>
          <w:sz w:val="24"/>
          <w:szCs w:val="24"/>
        </w:rPr>
        <w:t>Материалы для рабочей программы составлены на основе:</w:t>
      </w:r>
    </w:p>
    <w:p w:rsidR="00E060E9" w:rsidRPr="00E92970" w:rsidRDefault="00E060E9" w:rsidP="00FA7AE5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2970">
        <w:rPr>
          <w:rFonts w:ascii="Times New Roman" w:hAnsi="Times New Roman"/>
          <w:sz w:val="24"/>
          <w:szCs w:val="24"/>
        </w:rPr>
        <w:t>федерального компонента государственного стандарта общего образования,</w:t>
      </w:r>
    </w:p>
    <w:p w:rsidR="00E060E9" w:rsidRPr="00E92970" w:rsidRDefault="00E060E9" w:rsidP="00FA7AE5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2970">
        <w:rPr>
          <w:rFonts w:ascii="Times New Roman" w:hAnsi="Times New Roman"/>
          <w:sz w:val="24"/>
          <w:szCs w:val="24"/>
        </w:rPr>
        <w:t>примерной программы по математике основного общего образования,</w:t>
      </w:r>
    </w:p>
    <w:p w:rsidR="00E060E9" w:rsidRPr="00E92970" w:rsidRDefault="00E060E9" w:rsidP="00FA7AE5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2970">
        <w:rPr>
          <w:rFonts w:ascii="Times New Roman" w:hAnsi="Times New Roman"/>
          <w:sz w:val="24"/>
          <w:szCs w:val="24"/>
        </w:rPr>
        <w:t>федерального перечня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учреждениях,</w:t>
      </w:r>
    </w:p>
    <w:p w:rsidR="00E060E9" w:rsidRPr="00E92970" w:rsidRDefault="00E060E9" w:rsidP="00FA7AE5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2970">
        <w:rPr>
          <w:rFonts w:ascii="Times New Roman" w:hAnsi="Times New Roman"/>
          <w:sz w:val="24"/>
          <w:szCs w:val="24"/>
        </w:rPr>
        <w:t>с учетом требований к оснащению образовательного процесса в соответствии с содержанием наполнения учебных предметов компонента государственного стандарта общего образования,</w:t>
      </w:r>
    </w:p>
    <w:p w:rsidR="00E060E9" w:rsidRPr="00E92970" w:rsidRDefault="00E060E9" w:rsidP="00FA7AE5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2970">
        <w:rPr>
          <w:rFonts w:ascii="Times New Roman" w:hAnsi="Times New Roman"/>
          <w:sz w:val="24"/>
          <w:szCs w:val="24"/>
        </w:rPr>
        <w:t>тематического планирования учебного материала,</w:t>
      </w:r>
    </w:p>
    <w:p w:rsidR="00E060E9" w:rsidRPr="00E92970" w:rsidRDefault="00E060E9" w:rsidP="00FA7AE5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2970">
        <w:rPr>
          <w:rFonts w:ascii="Times New Roman" w:hAnsi="Times New Roman"/>
          <w:sz w:val="24"/>
          <w:szCs w:val="24"/>
        </w:rPr>
        <w:t>базисного учебного плана.</w:t>
      </w:r>
    </w:p>
    <w:p w:rsidR="00E060E9" w:rsidRPr="00FA7AE5" w:rsidRDefault="00E060E9" w:rsidP="00FA7AE5">
      <w:pPr>
        <w:spacing w:before="100" w:after="100"/>
        <w:ind w:firstLine="708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A7AE5">
        <w:rPr>
          <w:rFonts w:ascii="Times New Roman" w:hAnsi="Times New Roman"/>
          <w:b/>
          <w:sz w:val="24"/>
          <w:szCs w:val="24"/>
          <w:u w:val="single"/>
        </w:rPr>
        <w:t>Содержание тем учебного курса</w:t>
      </w:r>
    </w:p>
    <w:p w:rsidR="00E060E9" w:rsidRPr="0082294D" w:rsidRDefault="00E060E9" w:rsidP="00FA7AE5">
      <w:pPr>
        <w:ind w:firstLine="34"/>
        <w:rPr>
          <w:rFonts w:ascii="Times New Roman" w:hAnsi="Times New Roman"/>
          <w:sz w:val="24"/>
          <w:szCs w:val="24"/>
        </w:rPr>
      </w:pPr>
    </w:p>
    <w:tbl>
      <w:tblPr>
        <w:tblW w:w="37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77"/>
        <w:gridCol w:w="4041"/>
      </w:tblGrid>
      <w:tr w:rsidR="00E060E9" w:rsidRPr="0082294D" w:rsidTr="00FA7AE5">
        <w:tc>
          <w:tcPr>
            <w:tcW w:w="3261" w:type="pct"/>
            <w:vAlign w:val="center"/>
          </w:tcPr>
          <w:p w:rsidR="00E060E9" w:rsidRPr="0082294D" w:rsidRDefault="00E060E9" w:rsidP="00FA7AE5">
            <w:pPr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 w:rsidRPr="0082294D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739" w:type="pct"/>
            <w:vAlign w:val="center"/>
          </w:tcPr>
          <w:p w:rsidR="00E060E9" w:rsidRPr="0082294D" w:rsidRDefault="00E060E9" w:rsidP="00FA7AE5">
            <w:pPr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94D">
              <w:rPr>
                <w:rFonts w:ascii="Times New Roman" w:hAnsi="Times New Roman"/>
                <w:b/>
                <w:sz w:val="24"/>
                <w:szCs w:val="24"/>
              </w:rPr>
              <w:t>Количество часов в рабочей программе</w:t>
            </w:r>
          </w:p>
        </w:tc>
      </w:tr>
      <w:tr w:rsidR="00E060E9" w:rsidRPr="0082294D" w:rsidTr="00FA7AE5">
        <w:trPr>
          <w:trHeight w:val="371"/>
        </w:trPr>
        <w:tc>
          <w:tcPr>
            <w:tcW w:w="3261" w:type="pct"/>
          </w:tcPr>
          <w:p w:rsidR="00E060E9" w:rsidRPr="0082294D" w:rsidRDefault="00E060E9" w:rsidP="00FA7AE5">
            <w:pPr>
              <w:ind w:firstLine="3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2294D">
              <w:rPr>
                <w:rFonts w:ascii="Times New Roman" w:hAnsi="Times New Roman"/>
                <w:sz w:val="24"/>
                <w:szCs w:val="24"/>
              </w:rPr>
              <w:t>1</w:t>
            </w:r>
            <w:r w:rsidRPr="0082294D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Математический язык. Математическая модель.</w:t>
            </w:r>
          </w:p>
        </w:tc>
        <w:tc>
          <w:tcPr>
            <w:tcW w:w="1739" w:type="pct"/>
            <w:vAlign w:val="center"/>
          </w:tcPr>
          <w:p w:rsidR="00E060E9" w:rsidRPr="00FA7AE5" w:rsidRDefault="00E060E9" w:rsidP="00FA7AE5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AE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E060E9" w:rsidRPr="0082294D" w:rsidTr="00FA7AE5">
        <w:tc>
          <w:tcPr>
            <w:tcW w:w="3261" w:type="pct"/>
            <w:vAlign w:val="center"/>
          </w:tcPr>
          <w:p w:rsidR="00E060E9" w:rsidRPr="0082294D" w:rsidRDefault="00E060E9" w:rsidP="00FA7AE5">
            <w:pPr>
              <w:ind w:firstLine="3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2294D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Линейная функция.</w:t>
            </w:r>
          </w:p>
        </w:tc>
        <w:tc>
          <w:tcPr>
            <w:tcW w:w="1739" w:type="pct"/>
            <w:vAlign w:val="center"/>
          </w:tcPr>
          <w:p w:rsidR="00E060E9" w:rsidRPr="00FA7AE5" w:rsidRDefault="00E060E9" w:rsidP="00FA7AE5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AE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E060E9" w:rsidRPr="0082294D" w:rsidTr="00FA7AE5">
        <w:trPr>
          <w:trHeight w:val="431"/>
        </w:trPr>
        <w:tc>
          <w:tcPr>
            <w:tcW w:w="3261" w:type="pct"/>
            <w:vAlign w:val="center"/>
          </w:tcPr>
          <w:p w:rsidR="00E060E9" w:rsidRPr="0082294D" w:rsidRDefault="00E060E9" w:rsidP="00FA7AE5">
            <w:pPr>
              <w:ind w:firstLine="3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2294D">
              <w:rPr>
                <w:rFonts w:ascii="Times New Roman" w:hAnsi="Times New Roman"/>
                <w:sz w:val="24"/>
                <w:szCs w:val="24"/>
              </w:rPr>
              <w:t>3</w:t>
            </w:r>
            <w:r w:rsidRPr="0082294D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Система двух линейных уравнений с двумя переменными.</w:t>
            </w:r>
          </w:p>
        </w:tc>
        <w:tc>
          <w:tcPr>
            <w:tcW w:w="1739" w:type="pct"/>
            <w:vAlign w:val="center"/>
          </w:tcPr>
          <w:p w:rsidR="00E060E9" w:rsidRPr="00FA7AE5" w:rsidRDefault="00E060E9" w:rsidP="00FA7AE5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AE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E060E9" w:rsidRPr="0082294D" w:rsidTr="00FA7AE5">
        <w:trPr>
          <w:trHeight w:val="361"/>
        </w:trPr>
        <w:tc>
          <w:tcPr>
            <w:tcW w:w="3261" w:type="pct"/>
            <w:vAlign w:val="center"/>
          </w:tcPr>
          <w:p w:rsidR="00E060E9" w:rsidRPr="0082294D" w:rsidRDefault="00E060E9" w:rsidP="00FA7AE5">
            <w:pPr>
              <w:ind w:firstLine="3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2294D">
              <w:rPr>
                <w:rFonts w:ascii="Times New Roman" w:hAnsi="Times New Roman"/>
                <w:sz w:val="24"/>
                <w:szCs w:val="24"/>
              </w:rPr>
              <w:t>4</w:t>
            </w:r>
            <w:r w:rsidRPr="0082294D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Степень с натуральным показателем.</w:t>
            </w:r>
          </w:p>
        </w:tc>
        <w:tc>
          <w:tcPr>
            <w:tcW w:w="1739" w:type="pct"/>
            <w:vAlign w:val="center"/>
          </w:tcPr>
          <w:p w:rsidR="00E060E9" w:rsidRPr="00FA7AE5" w:rsidRDefault="00E060E9" w:rsidP="00FA7AE5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AE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060E9" w:rsidRPr="0082294D" w:rsidTr="00FA7AE5">
        <w:tc>
          <w:tcPr>
            <w:tcW w:w="3261" w:type="pct"/>
            <w:vAlign w:val="center"/>
          </w:tcPr>
          <w:p w:rsidR="00E060E9" w:rsidRPr="0082294D" w:rsidRDefault="00E060E9" w:rsidP="00FA7AE5">
            <w:pPr>
              <w:ind w:firstLine="3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2294D">
              <w:rPr>
                <w:rFonts w:ascii="Times New Roman" w:hAnsi="Times New Roman"/>
                <w:sz w:val="24"/>
                <w:szCs w:val="24"/>
              </w:rPr>
              <w:t>5</w:t>
            </w:r>
            <w:r w:rsidRPr="0082294D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Одночлены. Операции над одночленами.</w:t>
            </w:r>
          </w:p>
        </w:tc>
        <w:tc>
          <w:tcPr>
            <w:tcW w:w="1739" w:type="pct"/>
            <w:vAlign w:val="center"/>
          </w:tcPr>
          <w:p w:rsidR="00E060E9" w:rsidRPr="00FA7AE5" w:rsidRDefault="00E060E9" w:rsidP="00FA7AE5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AE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E060E9" w:rsidRPr="0082294D" w:rsidTr="00FA7AE5">
        <w:tc>
          <w:tcPr>
            <w:tcW w:w="3261" w:type="pct"/>
            <w:vAlign w:val="center"/>
          </w:tcPr>
          <w:p w:rsidR="00E060E9" w:rsidRPr="0082294D" w:rsidRDefault="00E060E9" w:rsidP="00FA7AE5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Многочлены. Арифметические операции над многочленами.</w:t>
            </w:r>
          </w:p>
        </w:tc>
        <w:tc>
          <w:tcPr>
            <w:tcW w:w="1739" w:type="pct"/>
            <w:vAlign w:val="center"/>
          </w:tcPr>
          <w:p w:rsidR="00E060E9" w:rsidRPr="00FA7AE5" w:rsidRDefault="00E060E9" w:rsidP="00FA7AE5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AE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E060E9" w:rsidRPr="0082294D" w:rsidTr="00FA7AE5">
        <w:tc>
          <w:tcPr>
            <w:tcW w:w="3261" w:type="pct"/>
            <w:vAlign w:val="center"/>
          </w:tcPr>
          <w:p w:rsidR="00E060E9" w:rsidRPr="0082294D" w:rsidRDefault="00E060E9" w:rsidP="00FA7AE5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Разложение многочленов на множители.</w:t>
            </w:r>
          </w:p>
        </w:tc>
        <w:tc>
          <w:tcPr>
            <w:tcW w:w="1739" w:type="pct"/>
            <w:vAlign w:val="center"/>
          </w:tcPr>
          <w:p w:rsidR="00E060E9" w:rsidRPr="00FA7AE5" w:rsidRDefault="00E060E9" w:rsidP="00FA7AE5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AE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060E9" w:rsidRPr="0082294D" w:rsidTr="00FA7AE5">
        <w:tc>
          <w:tcPr>
            <w:tcW w:w="3261" w:type="pct"/>
            <w:vAlign w:val="center"/>
          </w:tcPr>
          <w:p w:rsidR="00E060E9" w:rsidRPr="00FD35D4" w:rsidRDefault="00E060E9" w:rsidP="00FA7AE5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 Функция  </w:t>
            </w:r>
            <w:r w:rsidRPr="008C24C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у=х²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</w:t>
            </w:r>
          </w:p>
        </w:tc>
        <w:tc>
          <w:tcPr>
            <w:tcW w:w="1739" w:type="pct"/>
            <w:vAlign w:val="center"/>
          </w:tcPr>
          <w:p w:rsidR="00E060E9" w:rsidRPr="00FA7AE5" w:rsidRDefault="00E060E9" w:rsidP="00FA7AE5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AE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060E9" w:rsidRPr="0082294D" w:rsidTr="00FA7AE5">
        <w:trPr>
          <w:trHeight w:val="472"/>
        </w:trPr>
        <w:tc>
          <w:tcPr>
            <w:tcW w:w="3261" w:type="pct"/>
            <w:vAlign w:val="center"/>
          </w:tcPr>
          <w:p w:rsidR="00E060E9" w:rsidRPr="0082294D" w:rsidRDefault="00E060E9" w:rsidP="00FA7AE5">
            <w:pPr>
              <w:ind w:firstLine="34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t>9</w:t>
            </w:r>
            <w:r w:rsidRPr="0082294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Обобщающее повторение.</w:t>
            </w:r>
          </w:p>
        </w:tc>
        <w:tc>
          <w:tcPr>
            <w:tcW w:w="1739" w:type="pct"/>
            <w:vAlign w:val="center"/>
          </w:tcPr>
          <w:p w:rsidR="00E060E9" w:rsidRPr="00FA7AE5" w:rsidRDefault="00E060E9" w:rsidP="00FA7AE5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AE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E060E9" w:rsidRDefault="00E060E9" w:rsidP="00FA7AE5">
      <w:pPr>
        <w:spacing w:before="100" w:after="100"/>
        <w:ind w:firstLine="708"/>
        <w:jc w:val="center"/>
        <w:rPr>
          <w:b/>
          <w:sz w:val="24"/>
          <w:szCs w:val="24"/>
        </w:rPr>
      </w:pPr>
    </w:p>
    <w:p w:rsidR="00E060E9" w:rsidRPr="006A33CA" w:rsidRDefault="00E060E9" w:rsidP="00FA7AE5">
      <w:pPr>
        <w:spacing w:before="100" w:after="100"/>
        <w:ind w:firstLine="708"/>
        <w:jc w:val="center"/>
        <w:rPr>
          <w:b/>
          <w:sz w:val="24"/>
          <w:szCs w:val="24"/>
        </w:rPr>
      </w:pPr>
    </w:p>
    <w:p w:rsidR="00E060E9" w:rsidRPr="00FA7AE5" w:rsidRDefault="00E060E9" w:rsidP="00FA7AE5">
      <w:pPr>
        <w:spacing w:before="100" w:after="100"/>
        <w:ind w:firstLine="708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t xml:space="preserve">Математический язык. Математическая модель </w:t>
      </w:r>
    </w:p>
    <w:p w:rsidR="00E060E9" w:rsidRPr="00FA7AE5" w:rsidRDefault="00E060E9" w:rsidP="00FA7AE5">
      <w:pPr>
        <w:spacing w:before="100" w:after="100"/>
        <w:ind w:firstLine="708"/>
        <w:jc w:val="both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t>Числовые и алгебраические выражения. Переменная. Допустимое значение переменной. Недопустимое значение переменной. Первые представления о математическом языке и о математической модели. Линейные уравнения с одной переменной. Линейные уравнения  как  математические модели реальных ситуаций. Координатная прямая, виды промежутков на ней.</w:t>
      </w:r>
    </w:p>
    <w:p w:rsidR="00E060E9" w:rsidRPr="00FA7AE5" w:rsidRDefault="00E060E9" w:rsidP="00FA7AE5">
      <w:pPr>
        <w:spacing w:before="100" w:after="100"/>
        <w:ind w:firstLine="708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t xml:space="preserve">Степень с натуральным показателем </w:t>
      </w:r>
    </w:p>
    <w:p w:rsidR="00E060E9" w:rsidRPr="00FA7AE5" w:rsidRDefault="00E060E9" w:rsidP="00FA7AE5">
      <w:pPr>
        <w:spacing w:before="100" w:after="100"/>
        <w:ind w:firstLine="708"/>
        <w:jc w:val="both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t>Степень. Основание степени. Показатель степени. Свойства степени с натуральным показателем. Умножение и деление степеней с одинаковыми показателями. Степень с нулевым показателем.</w:t>
      </w:r>
    </w:p>
    <w:p w:rsidR="00E060E9" w:rsidRPr="00FA7AE5" w:rsidRDefault="00E060E9" w:rsidP="00FA7AE5">
      <w:pPr>
        <w:spacing w:before="100" w:after="100"/>
        <w:ind w:firstLine="708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t xml:space="preserve">Одночлены. Операции над одночленами </w:t>
      </w:r>
    </w:p>
    <w:p w:rsidR="00E060E9" w:rsidRPr="00FA7AE5" w:rsidRDefault="00E060E9" w:rsidP="00FA7AE5">
      <w:pPr>
        <w:spacing w:before="100" w:after="100"/>
        <w:ind w:firstLine="708"/>
        <w:jc w:val="both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t>Одночлен. Коэффициент одночлена. Стандартный вид одночлена. Подобные одночлены.</w:t>
      </w:r>
    </w:p>
    <w:p w:rsidR="00E060E9" w:rsidRPr="00FA7AE5" w:rsidRDefault="00E060E9" w:rsidP="00FA7AE5">
      <w:pPr>
        <w:spacing w:before="100" w:after="100"/>
        <w:ind w:firstLine="708"/>
        <w:jc w:val="both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t>Сложение одночленов. Умножение одночленов. Возведение одночлена в  натуральную степень. Деление одночлена на одночлен.</w:t>
      </w:r>
    </w:p>
    <w:p w:rsidR="00E060E9" w:rsidRPr="00FA7AE5" w:rsidRDefault="00E060E9" w:rsidP="00FA7AE5">
      <w:pPr>
        <w:spacing w:before="100" w:after="100"/>
        <w:ind w:firstLine="708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t xml:space="preserve">Многочлены. Арифметические операции над многочленами </w:t>
      </w:r>
    </w:p>
    <w:p w:rsidR="00E060E9" w:rsidRPr="00FA7AE5" w:rsidRDefault="00E060E9" w:rsidP="00FA7AE5">
      <w:pPr>
        <w:spacing w:before="100" w:after="100"/>
        <w:ind w:firstLine="708"/>
        <w:jc w:val="both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t>Многочлен. Члены многочлена. Двучлен. Трехчлен. Приведение подобных членов многочлена. Стандартный вид многочлена.</w:t>
      </w:r>
    </w:p>
    <w:p w:rsidR="00E060E9" w:rsidRPr="00FA7AE5" w:rsidRDefault="00E060E9" w:rsidP="00FA7AE5">
      <w:pPr>
        <w:spacing w:before="100" w:after="100"/>
        <w:ind w:firstLine="708"/>
        <w:jc w:val="both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t>Сложение и вычитание многочленов. Умножение многочлена на одночлен. Умножение многочлена на многочлен.</w:t>
      </w:r>
    </w:p>
    <w:p w:rsidR="00E060E9" w:rsidRPr="00FA7AE5" w:rsidRDefault="00E060E9" w:rsidP="00FA7AE5">
      <w:pPr>
        <w:spacing w:before="100" w:after="100"/>
        <w:ind w:firstLine="708"/>
        <w:jc w:val="both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t>Квадрат суммы и квадрат разности. Разность квадратов. Разность кубов и сумма кубов.</w:t>
      </w:r>
    </w:p>
    <w:p w:rsidR="00E060E9" w:rsidRPr="00FA7AE5" w:rsidRDefault="00E060E9" w:rsidP="00FA7AE5">
      <w:pPr>
        <w:spacing w:before="100" w:after="100"/>
        <w:ind w:firstLine="708"/>
        <w:jc w:val="both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t>Деление многочлена на одночлен.</w:t>
      </w:r>
    </w:p>
    <w:p w:rsidR="00E060E9" w:rsidRPr="00FA7AE5" w:rsidRDefault="00E060E9" w:rsidP="00FA7AE5">
      <w:pPr>
        <w:spacing w:before="100" w:after="100"/>
        <w:ind w:firstLine="708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t xml:space="preserve">Разложение многочленов на множители </w:t>
      </w:r>
    </w:p>
    <w:p w:rsidR="00E060E9" w:rsidRPr="00FA7AE5" w:rsidRDefault="00E060E9" w:rsidP="00FA7AE5">
      <w:pPr>
        <w:spacing w:before="100" w:after="100"/>
        <w:ind w:firstLine="708"/>
        <w:jc w:val="both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t>Вынесение общего множителя за скобки. Способ группировки. Разложение многочлена на множители с помощью формул сокращенного умножения, комбинации различных приемов. Метод выделения полного квадрата.</w:t>
      </w:r>
    </w:p>
    <w:p w:rsidR="00E060E9" w:rsidRPr="00FA7AE5" w:rsidRDefault="00E060E9" w:rsidP="00FA7AE5">
      <w:pPr>
        <w:spacing w:before="100" w:after="100"/>
        <w:ind w:firstLine="708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t>Понятие алгебраической дроби. Сокращение алгебраической дроби.</w:t>
      </w:r>
    </w:p>
    <w:p w:rsidR="00E060E9" w:rsidRPr="00FA7AE5" w:rsidRDefault="00E060E9" w:rsidP="00FA7AE5">
      <w:pPr>
        <w:spacing w:before="100" w:after="100"/>
        <w:ind w:firstLine="708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t>Тождество. Тождественно равные выражения. Тождественные преобразования.</w:t>
      </w:r>
    </w:p>
    <w:p w:rsidR="00E060E9" w:rsidRPr="00FA7AE5" w:rsidRDefault="00E060E9" w:rsidP="00FA7AE5">
      <w:pPr>
        <w:spacing w:before="100" w:after="100"/>
        <w:ind w:firstLine="708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t xml:space="preserve">Линейная функция </w:t>
      </w:r>
    </w:p>
    <w:p w:rsidR="00E060E9" w:rsidRPr="00FA7AE5" w:rsidRDefault="00E060E9" w:rsidP="00FA7AE5">
      <w:pPr>
        <w:spacing w:before="100" w:after="100"/>
        <w:ind w:firstLine="708"/>
        <w:jc w:val="both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t xml:space="preserve">Координатная плоскость. Алгоритм отыскания координат точки. Алгоритм построения точки М (а; </w:t>
      </w:r>
      <w:r w:rsidRPr="00FA7AE5">
        <w:rPr>
          <w:rFonts w:ascii="Times New Roman" w:hAnsi="Times New Roman"/>
          <w:sz w:val="24"/>
          <w:szCs w:val="24"/>
          <w:lang w:val="en-US"/>
        </w:rPr>
        <w:t>b</w:t>
      </w:r>
      <w:r w:rsidRPr="00FA7AE5">
        <w:rPr>
          <w:rFonts w:ascii="Times New Roman" w:hAnsi="Times New Roman"/>
          <w:sz w:val="24"/>
          <w:szCs w:val="24"/>
        </w:rPr>
        <w:t>) в прямоугольной системе координат.</w:t>
      </w:r>
    </w:p>
    <w:p w:rsidR="00E060E9" w:rsidRPr="00FA7AE5" w:rsidRDefault="00E060E9" w:rsidP="00FA7AE5">
      <w:pPr>
        <w:spacing w:before="100" w:after="100"/>
        <w:ind w:firstLine="708"/>
        <w:jc w:val="both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t>Линейное уравнение с двумя переменными. Решение уравнения ах + by + с = 0. График уравнения. Алгоритм построения графика уравнения ах + by + с = 0.</w:t>
      </w:r>
    </w:p>
    <w:p w:rsidR="00E060E9" w:rsidRPr="00FA7AE5" w:rsidRDefault="00E060E9" w:rsidP="00FA7AE5">
      <w:pPr>
        <w:spacing w:before="100" w:after="100"/>
        <w:ind w:firstLine="708"/>
        <w:jc w:val="both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t>Линейная функция. Независимая переменная (аргумент). Зависимая переменная. График линейной функции. Наибольшее и наименьшее значения линейной функции на заданном промежутке. Возрастание и убывание линейной функции.</w:t>
      </w:r>
    </w:p>
    <w:p w:rsidR="00E060E9" w:rsidRPr="00FA7AE5" w:rsidRDefault="00E060E9" w:rsidP="00FA7AE5">
      <w:pPr>
        <w:spacing w:before="100" w:after="100"/>
        <w:ind w:firstLine="708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t>Линейная функция у = kx и ее график.</w:t>
      </w:r>
    </w:p>
    <w:p w:rsidR="00E060E9" w:rsidRPr="00FA7AE5" w:rsidRDefault="00E060E9" w:rsidP="00FA7AE5">
      <w:pPr>
        <w:spacing w:before="100" w:after="100"/>
        <w:ind w:firstLine="708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t>Взаимное расположение графиков линейных функций.</w:t>
      </w:r>
    </w:p>
    <w:p w:rsidR="00E060E9" w:rsidRPr="00FA7AE5" w:rsidRDefault="00E060E9" w:rsidP="00FA7AE5">
      <w:pPr>
        <w:spacing w:before="100" w:after="100"/>
        <w:ind w:firstLine="708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t>Функция у = х</w:t>
      </w:r>
      <w:r w:rsidRPr="00FA7AE5">
        <w:rPr>
          <w:rFonts w:ascii="Times New Roman" w:hAnsi="Times New Roman"/>
          <w:sz w:val="24"/>
          <w:szCs w:val="24"/>
          <w:vertAlign w:val="superscript"/>
        </w:rPr>
        <w:t xml:space="preserve">2 </w:t>
      </w:r>
    </w:p>
    <w:p w:rsidR="00E060E9" w:rsidRPr="00FA7AE5" w:rsidRDefault="00E060E9" w:rsidP="00FA7AE5">
      <w:pPr>
        <w:spacing w:before="100" w:after="100"/>
        <w:ind w:firstLine="708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t>Функция у = х</w:t>
      </w:r>
      <w:r w:rsidRPr="00FA7AE5">
        <w:rPr>
          <w:rFonts w:ascii="Times New Roman" w:hAnsi="Times New Roman"/>
          <w:sz w:val="24"/>
          <w:szCs w:val="24"/>
          <w:vertAlign w:val="superscript"/>
        </w:rPr>
        <w:t>2</w:t>
      </w:r>
      <w:r w:rsidRPr="00FA7AE5">
        <w:rPr>
          <w:rFonts w:ascii="Times New Roman" w:hAnsi="Times New Roman"/>
          <w:sz w:val="24"/>
          <w:szCs w:val="24"/>
        </w:rPr>
        <w:t>, ее свойства и график. Функция у = - х</w:t>
      </w:r>
      <w:r w:rsidRPr="00FA7AE5">
        <w:rPr>
          <w:rFonts w:ascii="Times New Roman" w:hAnsi="Times New Roman"/>
          <w:sz w:val="24"/>
          <w:szCs w:val="24"/>
          <w:vertAlign w:val="superscript"/>
        </w:rPr>
        <w:t>2</w:t>
      </w:r>
      <w:r w:rsidRPr="00FA7AE5">
        <w:rPr>
          <w:rFonts w:ascii="Times New Roman" w:hAnsi="Times New Roman"/>
          <w:sz w:val="24"/>
          <w:szCs w:val="24"/>
        </w:rPr>
        <w:t>, ее свойства и график.</w:t>
      </w:r>
    </w:p>
    <w:p w:rsidR="00E060E9" w:rsidRPr="00FA7AE5" w:rsidRDefault="00E060E9" w:rsidP="00FA7AE5">
      <w:pPr>
        <w:spacing w:before="100" w:after="100"/>
        <w:ind w:firstLine="708"/>
        <w:jc w:val="both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t>Графическое решение уравнений. Кусочная функция. Чтение графика функции. Область определения функции. Первое представление о непрерывных функциях. Точка разрыва. Разъяснение смысла записи у = f(x). Функциональная символика.</w:t>
      </w:r>
    </w:p>
    <w:p w:rsidR="00E060E9" w:rsidRPr="00FA7AE5" w:rsidRDefault="00E060E9" w:rsidP="00FA7AE5">
      <w:pPr>
        <w:spacing w:before="100" w:after="100"/>
        <w:ind w:firstLine="708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t xml:space="preserve">Системы двух линейных уравнений с двумя переменными </w:t>
      </w:r>
    </w:p>
    <w:p w:rsidR="00E060E9" w:rsidRPr="00FA7AE5" w:rsidRDefault="00E060E9" w:rsidP="00FA7AE5">
      <w:pPr>
        <w:spacing w:before="100" w:after="100"/>
        <w:ind w:firstLine="708"/>
        <w:jc w:val="both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t>Система уравнений. Решение системы уравнений. Графический метод решения системы уравнений. Метод подстановки. Метод алгебраического сложения.</w:t>
      </w:r>
    </w:p>
    <w:p w:rsidR="00E060E9" w:rsidRPr="00FA7AE5" w:rsidRDefault="00E060E9" w:rsidP="00FA7AE5">
      <w:pPr>
        <w:spacing w:before="100" w:after="100"/>
        <w:ind w:firstLine="708"/>
        <w:jc w:val="both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t>Системы двух линейных уравнений с двумя переменными как математические модели реальных ситуаций (текстовые задачи).</w:t>
      </w:r>
    </w:p>
    <w:p w:rsidR="00E060E9" w:rsidRDefault="00E060E9" w:rsidP="00FA7AE5">
      <w:pPr>
        <w:spacing w:before="100" w:after="100"/>
        <w:ind w:firstLine="360"/>
        <w:rPr>
          <w:rFonts w:ascii="Times New Roman" w:hAnsi="Times New Roman"/>
          <w:sz w:val="24"/>
          <w:szCs w:val="24"/>
        </w:rPr>
      </w:pPr>
      <w:r w:rsidRPr="00FA7AE5">
        <w:rPr>
          <w:rFonts w:ascii="Times New Roman" w:hAnsi="Times New Roman"/>
          <w:sz w:val="24"/>
          <w:szCs w:val="24"/>
        </w:rPr>
        <w:t xml:space="preserve">Обобщающее повторение </w:t>
      </w:r>
    </w:p>
    <w:p w:rsidR="00E060E9" w:rsidRDefault="00E060E9" w:rsidP="00FA7AE5">
      <w:pPr>
        <w:spacing w:before="100" w:after="100"/>
        <w:ind w:firstLine="360"/>
        <w:rPr>
          <w:rFonts w:ascii="Times New Roman" w:hAnsi="Times New Roman"/>
          <w:sz w:val="24"/>
          <w:szCs w:val="24"/>
        </w:rPr>
      </w:pPr>
    </w:p>
    <w:p w:rsidR="00E060E9" w:rsidRDefault="00E060E9" w:rsidP="00FA7AE5">
      <w:pPr>
        <w:spacing w:before="100" w:after="100"/>
        <w:ind w:firstLine="360"/>
        <w:rPr>
          <w:rFonts w:ascii="Times New Roman" w:hAnsi="Times New Roman"/>
          <w:sz w:val="24"/>
          <w:szCs w:val="24"/>
        </w:rPr>
      </w:pPr>
    </w:p>
    <w:p w:rsidR="00E060E9" w:rsidRDefault="00E060E9" w:rsidP="00FA7AE5">
      <w:pPr>
        <w:spacing w:before="100" w:after="100"/>
        <w:ind w:firstLine="360"/>
        <w:rPr>
          <w:rFonts w:ascii="Times New Roman" w:hAnsi="Times New Roman"/>
          <w:sz w:val="24"/>
          <w:szCs w:val="24"/>
        </w:rPr>
      </w:pPr>
    </w:p>
    <w:p w:rsidR="00E060E9" w:rsidRDefault="00E060E9" w:rsidP="00FA7AE5">
      <w:pPr>
        <w:spacing w:before="100" w:after="100"/>
        <w:ind w:firstLine="360"/>
        <w:rPr>
          <w:rFonts w:ascii="Times New Roman" w:hAnsi="Times New Roman"/>
          <w:sz w:val="24"/>
          <w:szCs w:val="24"/>
        </w:rPr>
      </w:pPr>
    </w:p>
    <w:p w:rsidR="00E060E9" w:rsidRDefault="00E060E9" w:rsidP="00FA7AE5">
      <w:pPr>
        <w:spacing w:before="100" w:after="100"/>
        <w:ind w:firstLine="360"/>
        <w:rPr>
          <w:rFonts w:ascii="Times New Roman" w:hAnsi="Times New Roman"/>
          <w:sz w:val="24"/>
          <w:szCs w:val="24"/>
        </w:rPr>
      </w:pPr>
    </w:p>
    <w:p w:rsidR="00E060E9" w:rsidRDefault="00E060E9" w:rsidP="00FA7AE5">
      <w:pPr>
        <w:spacing w:before="100" w:after="100"/>
        <w:ind w:firstLine="360"/>
        <w:rPr>
          <w:rFonts w:ascii="Times New Roman" w:hAnsi="Times New Roman"/>
          <w:sz w:val="24"/>
          <w:szCs w:val="24"/>
        </w:rPr>
      </w:pPr>
    </w:p>
    <w:p w:rsidR="00E060E9" w:rsidRDefault="00E060E9" w:rsidP="00FA7AE5">
      <w:pPr>
        <w:spacing w:before="100" w:after="100"/>
        <w:ind w:firstLine="360"/>
        <w:rPr>
          <w:rFonts w:ascii="Times New Roman" w:hAnsi="Times New Roman"/>
          <w:sz w:val="24"/>
          <w:szCs w:val="24"/>
        </w:rPr>
      </w:pPr>
    </w:p>
    <w:p w:rsidR="00E060E9" w:rsidRDefault="00E060E9" w:rsidP="00FA7AE5">
      <w:pPr>
        <w:spacing w:before="100" w:after="100"/>
        <w:ind w:firstLine="360"/>
        <w:rPr>
          <w:rFonts w:ascii="Times New Roman" w:hAnsi="Times New Roman"/>
          <w:sz w:val="24"/>
          <w:szCs w:val="24"/>
        </w:rPr>
      </w:pPr>
    </w:p>
    <w:p w:rsidR="00E060E9" w:rsidRDefault="00E060E9" w:rsidP="00FA7AE5">
      <w:pPr>
        <w:spacing w:before="100" w:after="100"/>
        <w:ind w:firstLine="360"/>
        <w:rPr>
          <w:rFonts w:ascii="Times New Roman" w:hAnsi="Times New Roman"/>
          <w:sz w:val="24"/>
          <w:szCs w:val="24"/>
        </w:rPr>
      </w:pPr>
    </w:p>
    <w:p w:rsidR="00E060E9" w:rsidRDefault="00E060E9" w:rsidP="00FA7AE5">
      <w:pPr>
        <w:spacing w:before="100" w:after="100"/>
        <w:ind w:firstLine="360"/>
        <w:rPr>
          <w:rFonts w:ascii="Times New Roman" w:hAnsi="Times New Roman"/>
          <w:sz w:val="24"/>
          <w:szCs w:val="24"/>
        </w:rPr>
      </w:pPr>
    </w:p>
    <w:p w:rsidR="00E060E9" w:rsidRPr="00FA7AE5" w:rsidRDefault="00E060E9" w:rsidP="00FA7AE5">
      <w:pPr>
        <w:spacing w:before="100" w:after="100"/>
        <w:ind w:firstLine="360"/>
        <w:rPr>
          <w:rFonts w:ascii="Times New Roman" w:hAnsi="Times New Roman"/>
          <w:sz w:val="24"/>
          <w:szCs w:val="24"/>
        </w:rPr>
      </w:pPr>
    </w:p>
    <w:p w:rsidR="00E060E9" w:rsidRPr="00FA7AE5" w:rsidRDefault="00E060E9" w:rsidP="0005491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  <w:lang w:eastAsia="ru-RU"/>
        </w:rPr>
      </w:pPr>
      <w:r w:rsidRPr="00FA7AE5">
        <w:rPr>
          <w:rFonts w:ascii="Times New Roman" w:hAnsi="Times New Roman"/>
          <w:b/>
          <w:sz w:val="32"/>
          <w:szCs w:val="32"/>
          <w:u w:val="single"/>
          <w:lang w:eastAsia="ru-RU"/>
        </w:rPr>
        <w:t>Календарно-тематическое планирование</w:t>
      </w:r>
    </w:p>
    <w:p w:rsidR="00E060E9" w:rsidRDefault="00E060E9" w:rsidP="001378E1">
      <w:pPr>
        <w:tabs>
          <w:tab w:val="left" w:pos="234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Учебный год:  2015 - 2016</w:t>
      </w:r>
    </w:p>
    <w:p w:rsidR="00E060E9" w:rsidRDefault="00E060E9" w:rsidP="001378E1">
      <w:pPr>
        <w:tabs>
          <w:tab w:val="left" w:pos="234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Предмет: Алгебра 7 класс</w:t>
      </w:r>
    </w:p>
    <w:p w:rsidR="00E060E9" w:rsidRDefault="00E060E9" w:rsidP="001378E1">
      <w:pPr>
        <w:tabs>
          <w:tab w:val="left" w:pos="234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Количество часов за год: 136</w:t>
      </w:r>
    </w:p>
    <w:p w:rsidR="00E060E9" w:rsidRDefault="00E060E9" w:rsidP="001378E1">
      <w:pPr>
        <w:tabs>
          <w:tab w:val="left" w:pos="234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Количество часов в неделю: 4</w:t>
      </w:r>
    </w:p>
    <w:p w:rsidR="00E060E9" w:rsidRPr="00971A4E" w:rsidRDefault="00E060E9" w:rsidP="001378E1">
      <w:pPr>
        <w:tabs>
          <w:tab w:val="left" w:pos="234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Количество контрольных работ:   за год –  </w:t>
      </w:r>
      <w:r w:rsidRPr="00DB639E">
        <w:rPr>
          <w:rFonts w:ascii="Times New Roman" w:hAnsi="Times New Roman"/>
          <w:sz w:val="24"/>
          <w:szCs w:val="24"/>
        </w:rPr>
        <w:t>9</w:t>
      </w:r>
      <w:r w:rsidRPr="00971A4E">
        <w:rPr>
          <w:rFonts w:ascii="Times New Roman" w:hAnsi="Times New Roman"/>
          <w:sz w:val="24"/>
          <w:szCs w:val="24"/>
        </w:rPr>
        <w:t xml:space="preserve"> + 1 </w:t>
      </w:r>
      <w:r>
        <w:rPr>
          <w:rFonts w:ascii="Times New Roman" w:hAnsi="Times New Roman"/>
          <w:sz w:val="24"/>
          <w:szCs w:val="24"/>
        </w:rPr>
        <w:t>диагностический тест.</w:t>
      </w:r>
    </w:p>
    <w:p w:rsidR="00E060E9" w:rsidRPr="00FA7AE5" w:rsidRDefault="00E060E9" w:rsidP="005C7FDE">
      <w:pPr>
        <w:tabs>
          <w:tab w:val="left" w:pos="2340"/>
        </w:tabs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A7AE5">
        <w:rPr>
          <w:rFonts w:ascii="Times New Roman" w:hAnsi="Times New Roman"/>
          <w:b/>
          <w:sz w:val="24"/>
          <w:szCs w:val="24"/>
          <w:u w:val="single"/>
        </w:rPr>
        <w:t>Базовый учебник:</w:t>
      </w:r>
    </w:p>
    <w:p w:rsidR="00E060E9" w:rsidRDefault="00E060E9" w:rsidP="00CE0243">
      <w:pPr>
        <w:numPr>
          <w:ilvl w:val="0"/>
          <w:numId w:val="2"/>
        </w:numPr>
        <w:tabs>
          <w:tab w:val="clear" w:pos="1428"/>
          <w:tab w:val="left" w:pos="0"/>
        </w:tabs>
        <w:spacing w:after="0" w:line="240" w:lineRule="auto"/>
        <w:ind w:left="54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Мордкович А.Г. Алгебра. 7 класс. В 2 ч. Ч. 1. Учебник для учащихся общеобразовательных учреждений / А.Г.Мордкович. – М.: Мнемозина, 2010.</w:t>
      </w:r>
    </w:p>
    <w:p w:rsidR="00E060E9" w:rsidRPr="00725D8F" w:rsidRDefault="00E060E9" w:rsidP="00CE0243">
      <w:pPr>
        <w:numPr>
          <w:ilvl w:val="0"/>
          <w:numId w:val="2"/>
        </w:numPr>
        <w:tabs>
          <w:tab w:val="clear" w:pos="1428"/>
          <w:tab w:val="left" w:pos="0"/>
        </w:tabs>
        <w:spacing w:after="0" w:line="240" w:lineRule="auto"/>
        <w:ind w:left="54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Алгебра. 7 класс. Задачник для учащихся общеобразовательных учреждений / </w:t>
      </w:r>
      <w:r w:rsidRPr="005D7525">
        <w:rPr>
          <w:rFonts w:ascii="Times New Roman" w:hAnsi="Times New Roman"/>
          <w:i/>
          <w:sz w:val="24"/>
          <w:szCs w:val="24"/>
        </w:rPr>
        <w:t>[</w:t>
      </w:r>
      <w:r>
        <w:rPr>
          <w:rFonts w:ascii="Times New Roman" w:hAnsi="Times New Roman"/>
          <w:i/>
          <w:sz w:val="24"/>
          <w:szCs w:val="24"/>
        </w:rPr>
        <w:t>А.Г.Мордкович и др.</w:t>
      </w:r>
      <w:r w:rsidRPr="005D7525">
        <w:rPr>
          <w:rFonts w:ascii="Times New Roman" w:hAnsi="Times New Roman"/>
          <w:i/>
          <w:sz w:val="24"/>
          <w:szCs w:val="24"/>
        </w:rPr>
        <w:t>]</w:t>
      </w:r>
      <w:r>
        <w:rPr>
          <w:rFonts w:ascii="Times New Roman" w:hAnsi="Times New Roman"/>
          <w:i/>
          <w:sz w:val="24"/>
          <w:szCs w:val="24"/>
        </w:rPr>
        <w:t>; под ред. А.Г.Мордковича. – М.: Мнемозина, 2010.</w:t>
      </w:r>
    </w:p>
    <w:p w:rsidR="00E060E9" w:rsidRPr="00FA7AE5" w:rsidRDefault="00E060E9" w:rsidP="005C7FDE">
      <w:pPr>
        <w:tabs>
          <w:tab w:val="left" w:pos="284"/>
          <w:tab w:val="left" w:pos="2340"/>
        </w:tabs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A7AE5">
        <w:rPr>
          <w:rFonts w:ascii="Times New Roman" w:hAnsi="Times New Roman"/>
          <w:b/>
          <w:sz w:val="24"/>
          <w:szCs w:val="24"/>
          <w:u w:val="single"/>
        </w:rPr>
        <w:t>Используемая учебно-методическая литература:</w:t>
      </w:r>
    </w:p>
    <w:p w:rsidR="00E060E9" w:rsidRDefault="00E060E9" w:rsidP="00CE0243">
      <w:pPr>
        <w:numPr>
          <w:ilvl w:val="0"/>
          <w:numId w:val="1"/>
        </w:numPr>
        <w:tabs>
          <w:tab w:val="clear" w:pos="1485"/>
          <w:tab w:val="left" w:pos="284"/>
          <w:tab w:val="num" w:pos="567"/>
          <w:tab w:val="left" w:pos="2340"/>
        </w:tabs>
        <w:spacing w:after="0" w:line="240" w:lineRule="auto"/>
        <w:ind w:left="567" w:hanging="28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Программы. Математика. 5—6 классы. Алгебра. 7-9 классы. Алгебра и начала математического анализа. 10-11 классы / авт.-сост. И.И.Зубарева, А.Г.Мордкович. – М.: Мнемозина, 2009.</w:t>
      </w:r>
    </w:p>
    <w:p w:rsidR="00E060E9" w:rsidRDefault="00E060E9" w:rsidP="00CE0243">
      <w:pPr>
        <w:numPr>
          <w:ilvl w:val="0"/>
          <w:numId w:val="1"/>
        </w:numPr>
        <w:tabs>
          <w:tab w:val="clear" w:pos="1485"/>
          <w:tab w:val="left" w:pos="284"/>
          <w:tab w:val="num" w:pos="567"/>
          <w:tab w:val="left" w:pos="2340"/>
        </w:tabs>
        <w:spacing w:after="0" w:line="240" w:lineRule="auto"/>
        <w:ind w:left="567" w:hanging="28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Поурочные разработки по алгебре 7 класс. К УМК Мордковича А.Г. / Рурукин А.Н.. М.: «Вако» 2013.</w:t>
      </w:r>
    </w:p>
    <w:p w:rsidR="00E060E9" w:rsidRPr="00FA7AE5" w:rsidRDefault="00E060E9" w:rsidP="005C7FDE">
      <w:pPr>
        <w:tabs>
          <w:tab w:val="left" w:pos="284"/>
          <w:tab w:val="left" w:pos="23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A7AE5">
        <w:rPr>
          <w:rFonts w:ascii="Times New Roman" w:hAnsi="Times New Roman"/>
          <w:b/>
          <w:sz w:val="24"/>
          <w:szCs w:val="24"/>
          <w:u w:val="single"/>
        </w:rPr>
        <w:t>Фонд оценочных средств:</w:t>
      </w:r>
    </w:p>
    <w:p w:rsidR="00E060E9" w:rsidRPr="00971A4E" w:rsidRDefault="00E060E9" w:rsidP="00971A4E">
      <w:pPr>
        <w:tabs>
          <w:tab w:val="left" w:pos="284"/>
          <w:tab w:val="left" w:pos="23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60E9" w:rsidRDefault="00E060E9" w:rsidP="00971A4E">
      <w:pPr>
        <w:numPr>
          <w:ilvl w:val="0"/>
          <w:numId w:val="3"/>
        </w:numPr>
        <w:tabs>
          <w:tab w:val="left" w:pos="284"/>
          <w:tab w:val="left" w:pos="234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Александрова Л.А. Алгебра. 7 класс. Контрольные работы для учащихся общеобразовательных учреждений / Л.А.Александрова: под ред. А.Г.Мордковича. – М.: Мнемозина, 2009.</w:t>
      </w:r>
    </w:p>
    <w:p w:rsidR="00E060E9" w:rsidRDefault="00E060E9" w:rsidP="00971A4E">
      <w:pPr>
        <w:numPr>
          <w:ilvl w:val="0"/>
          <w:numId w:val="3"/>
        </w:numPr>
        <w:tabs>
          <w:tab w:val="left" w:pos="284"/>
          <w:tab w:val="left" w:pos="234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Глазков Ю.А. 7 класс. КИМ / Ю.А. Глазков: - М.: «Экзамен», 2014.</w:t>
      </w:r>
    </w:p>
    <w:p w:rsidR="00E060E9" w:rsidRDefault="00E060E9" w:rsidP="00971A4E">
      <w:pPr>
        <w:numPr>
          <w:ilvl w:val="0"/>
          <w:numId w:val="3"/>
        </w:numPr>
        <w:tabs>
          <w:tab w:val="left" w:pos="284"/>
          <w:tab w:val="left" w:pos="234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Мартышова Л.И. 7 класс. КИМ /Л.И. Мартышова. М.: «Вако», 2016.</w:t>
      </w:r>
    </w:p>
    <w:p w:rsidR="00E060E9" w:rsidRDefault="00E060E9" w:rsidP="00971A4E">
      <w:pPr>
        <w:numPr>
          <w:ilvl w:val="0"/>
          <w:numId w:val="3"/>
        </w:numPr>
        <w:tabs>
          <w:tab w:val="left" w:pos="284"/>
          <w:tab w:val="left" w:pos="234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Ершова А.П. 7 класс Алгебра и геометрия. Самостоятельные и контрольные работы. / А.П. Ершова. М.: Илекса 2015.</w:t>
      </w:r>
    </w:p>
    <w:p w:rsidR="00E060E9" w:rsidRDefault="00E060E9" w:rsidP="005C7FDE">
      <w:pPr>
        <w:numPr>
          <w:ilvl w:val="0"/>
          <w:numId w:val="3"/>
        </w:numPr>
        <w:tabs>
          <w:tab w:val="left" w:pos="284"/>
          <w:tab w:val="left" w:pos="234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Александрова Л.А. Алгебра. 7 класс. Самостоятельные работы для учащихся общеобразовательных учреждений / Л.А.Александрова: под ред. А.Г.Мордковича. – М.: Мнемозина, 2009.</w:t>
      </w:r>
    </w:p>
    <w:p w:rsidR="00E060E9" w:rsidRDefault="00E060E9" w:rsidP="00CE0243">
      <w:pPr>
        <w:numPr>
          <w:ilvl w:val="0"/>
          <w:numId w:val="3"/>
        </w:numPr>
        <w:tabs>
          <w:tab w:val="left" w:pos="284"/>
          <w:tab w:val="left" w:pos="2340"/>
        </w:tabs>
        <w:spacing w:after="0" w:line="240" w:lineRule="auto"/>
        <w:ind w:left="567" w:hanging="28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Проверочные работы с элементами тестирования. Воробьева Е.А. под ред. Бурмистрова Н.В./ Саратов.: «Лицей» 2008.</w:t>
      </w:r>
    </w:p>
    <w:p w:rsidR="00E060E9" w:rsidRDefault="00E060E9" w:rsidP="001378E1">
      <w:pPr>
        <w:tabs>
          <w:tab w:val="left" w:pos="2340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Тексты контрольных работ взяты из методической литературы:  </w:t>
      </w:r>
      <w:r>
        <w:rPr>
          <w:rFonts w:ascii="Times New Roman" w:hAnsi="Times New Roman"/>
          <w:i/>
          <w:sz w:val="24"/>
          <w:szCs w:val="24"/>
        </w:rPr>
        <w:t>Александрова Л.А. Алгебра. 7 класс. Контрольные работы для учащихся общеобразовательных учреждений / Л.А.Александрова: под ред. А.Г.Мордковича. – М.: Мнемозина, 2009.</w:t>
      </w:r>
    </w:p>
    <w:p w:rsidR="00E060E9" w:rsidRPr="0005491E" w:rsidRDefault="00E060E9" w:rsidP="00700085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="-286" w:tblpY="220"/>
        <w:tblW w:w="50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8"/>
        <w:gridCol w:w="63"/>
        <w:gridCol w:w="1801"/>
        <w:gridCol w:w="438"/>
        <w:gridCol w:w="1315"/>
        <w:gridCol w:w="2624"/>
        <w:gridCol w:w="136"/>
        <w:gridCol w:w="167"/>
        <w:gridCol w:w="3869"/>
        <w:gridCol w:w="44"/>
        <w:gridCol w:w="1164"/>
        <w:gridCol w:w="1602"/>
        <w:gridCol w:w="397"/>
        <w:gridCol w:w="766"/>
        <w:gridCol w:w="107"/>
        <w:gridCol w:w="687"/>
      </w:tblGrid>
      <w:tr w:rsidR="00E060E9" w:rsidRPr="00892166" w:rsidTr="00645B4E">
        <w:tc>
          <w:tcPr>
            <w:tcW w:w="206" w:type="pct"/>
            <w:gridSpan w:val="2"/>
            <w:vMerge w:val="restart"/>
            <w:shd w:val="clear" w:color="auto" w:fill="BFBFBF"/>
            <w:vAlign w:val="center"/>
          </w:tcPr>
          <w:p w:rsidR="00E060E9" w:rsidRPr="0005491E" w:rsidRDefault="00E060E9" w:rsidP="001627A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71" w:type="pct"/>
            <w:vMerge w:val="restart"/>
            <w:shd w:val="clear" w:color="auto" w:fill="BFBFBF"/>
            <w:vAlign w:val="center"/>
          </w:tcPr>
          <w:p w:rsidR="00E060E9" w:rsidRPr="0005491E" w:rsidRDefault="00E060E9" w:rsidP="001627A0">
            <w:pPr>
              <w:spacing w:after="0" w:line="240" w:lineRule="auto"/>
              <w:ind w:hanging="109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39" w:type="pct"/>
            <w:vMerge w:val="restart"/>
            <w:shd w:val="clear" w:color="auto" w:fill="BFBFBF"/>
          </w:tcPr>
          <w:p w:rsidR="00E060E9" w:rsidRPr="0005491E" w:rsidRDefault="00E060E9" w:rsidP="001627A0">
            <w:pPr>
              <w:spacing w:after="0" w:line="240" w:lineRule="auto"/>
              <w:ind w:left="-13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Кол-</w:t>
            </w:r>
          </w:p>
          <w:p w:rsidR="00E060E9" w:rsidRPr="0005491E" w:rsidRDefault="00E060E9" w:rsidP="001627A0">
            <w:pPr>
              <w:spacing w:after="0" w:line="240" w:lineRule="auto"/>
              <w:ind w:left="-13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вочасов</w:t>
            </w:r>
          </w:p>
        </w:tc>
        <w:tc>
          <w:tcPr>
            <w:tcW w:w="417" w:type="pct"/>
            <w:vMerge w:val="restart"/>
            <w:shd w:val="clear" w:color="auto" w:fill="BFBFBF"/>
            <w:vAlign w:val="center"/>
          </w:tcPr>
          <w:p w:rsidR="00E060E9" w:rsidRPr="0005491E" w:rsidRDefault="00E060E9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Тип</w:t>
            </w:r>
          </w:p>
          <w:p w:rsidR="00E060E9" w:rsidRPr="0005491E" w:rsidRDefault="00E060E9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875" w:type="pct"/>
            <w:gridSpan w:val="2"/>
            <w:vMerge w:val="restart"/>
            <w:shd w:val="clear" w:color="auto" w:fill="BFBFBF"/>
            <w:vAlign w:val="center"/>
          </w:tcPr>
          <w:p w:rsidR="00E060E9" w:rsidRPr="0005491E" w:rsidRDefault="00E060E9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Элементы</w:t>
            </w:r>
          </w:p>
          <w:p w:rsidR="00E060E9" w:rsidRPr="0005491E" w:rsidRDefault="00E060E9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содержания</w:t>
            </w:r>
          </w:p>
        </w:tc>
        <w:tc>
          <w:tcPr>
            <w:tcW w:w="1280" w:type="pct"/>
            <w:gridSpan w:val="2"/>
            <w:vMerge w:val="restart"/>
            <w:shd w:val="clear" w:color="auto" w:fill="BFBFBF"/>
            <w:vAlign w:val="center"/>
          </w:tcPr>
          <w:p w:rsidR="00E060E9" w:rsidRPr="0005491E" w:rsidRDefault="00E060E9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Требования к</w:t>
            </w:r>
          </w:p>
          <w:p w:rsidR="00E060E9" w:rsidRPr="0005491E" w:rsidRDefault="00E060E9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уровню подготовки учащихся</w:t>
            </w:r>
          </w:p>
        </w:tc>
        <w:tc>
          <w:tcPr>
            <w:tcW w:w="383" w:type="pct"/>
            <w:gridSpan w:val="2"/>
            <w:vMerge w:val="restart"/>
            <w:shd w:val="clear" w:color="auto" w:fill="BFBFBF"/>
            <w:vAlign w:val="center"/>
          </w:tcPr>
          <w:p w:rsidR="00E060E9" w:rsidRPr="0005491E" w:rsidRDefault="00E060E9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</w:t>
            </w:r>
          </w:p>
          <w:p w:rsidR="00E060E9" w:rsidRDefault="00E060E9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</w:t>
            </w: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онт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  <w:p w:rsidR="00E060E9" w:rsidRPr="0005491E" w:rsidRDefault="00E060E9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роля</w:t>
            </w:r>
          </w:p>
        </w:tc>
        <w:tc>
          <w:tcPr>
            <w:tcW w:w="634" w:type="pct"/>
            <w:gridSpan w:val="2"/>
            <w:vMerge w:val="restart"/>
            <w:shd w:val="clear" w:color="auto" w:fill="BFBFBF"/>
            <w:vAlign w:val="center"/>
          </w:tcPr>
          <w:p w:rsidR="00E060E9" w:rsidRPr="0005491E" w:rsidRDefault="00E060E9" w:rsidP="001627A0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Домашнее</w:t>
            </w:r>
          </w:p>
          <w:p w:rsidR="00E060E9" w:rsidRPr="0005491E" w:rsidRDefault="00E060E9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495" w:type="pct"/>
            <w:gridSpan w:val="3"/>
            <w:shd w:val="clear" w:color="auto" w:fill="BFBFBF"/>
            <w:vAlign w:val="center"/>
          </w:tcPr>
          <w:p w:rsidR="00E060E9" w:rsidRPr="0005491E" w:rsidRDefault="00E060E9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</w:t>
            </w:r>
          </w:p>
          <w:p w:rsidR="00E060E9" w:rsidRPr="0005491E" w:rsidRDefault="00E060E9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проведения</w:t>
            </w:r>
          </w:p>
        </w:tc>
      </w:tr>
      <w:tr w:rsidR="00E060E9" w:rsidRPr="00892166" w:rsidTr="00645B4E">
        <w:tc>
          <w:tcPr>
            <w:tcW w:w="206" w:type="pct"/>
            <w:gridSpan w:val="2"/>
            <w:vMerge/>
            <w:shd w:val="clear" w:color="auto" w:fill="BFBFBF"/>
            <w:vAlign w:val="center"/>
          </w:tcPr>
          <w:p w:rsidR="00E060E9" w:rsidRPr="0005491E" w:rsidRDefault="00E060E9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1" w:type="pct"/>
            <w:vMerge/>
            <w:shd w:val="clear" w:color="auto" w:fill="BFBFBF"/>
            <w:vAlign w:val="center"/>
          </w:tcPr>
          <w:p w:rsidR="00E060E9" w:rsidRPr="0005491E" w:rsidRDefault="00E060E9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9" w:type="pct"/>
            <w:vMerge/>
            <w:shd w:val="clear" w:color="auto" w:fill="BFBFBF"/>
          </w:tcPr>
          <w:p w:rsidR="00E060E9" w:rsidRPr="0005491E" w:rsidRDefault="00E060E9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7" w:type="pct"/>
            <w:vMerge/>
            <w:shd w:val="clear" w:color="auto" w:fill="BFBFBF"/>
            <w:vAlign w:val="center"/>
          </w:tcPr>
          <w:p w:rsidR="00E060E9" w:rsidRPr="0005491E" w:rsidRDefault="00E060E9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5" w:type="pct"/>
            <w:gridSpan w:val="2"/>
            <w:vMerge/>
            <w:shd w:val="clear" w:color="auto" w:fill="BFBFBF"/>
            <w:vAlign w:val="center"/>
          </w:tcPr>
          <w:p w:rsidR="00E060E9" w:rsidRPr="0005491E" w:rsidRDefault="00E060E9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80" w:type="pct"/>
            <w:gridSpan w:val="2"/>
            <w:vMerge/>
            <w:shd w:val="clear" w:color="auto" w:fill="BFBFBF"/>
            <w:vAlign w:val="center"/>
          </w:tcPr>
          <w:p w:rsidR="00E060E9" w:rsidRPr="0005491E" w:rsidRDefault="00E060E9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gridSpan w:val="2"/>
            <w:vMerge/>
            <w:shd w:val="clear" w:color="auto" w:fill="BFBFBF"/>
            <w:vAlign w:val="center"/>
          </w:tcPr>
          <w:p w:rsidR="00E060E9" w:rsidRPr="0005491E" w:rsidRDefault="00E060E9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gridSpan w:val="2"/>
            <w:vMerge/>
            <w:shd w:val="clear" w:color="auto" w:fill="BFBFBF"/>
            <w:vAlign w:val="center"/>
          </w:tcPr>
          <w:p w:rsidR="00E060E9" w:rsidRPr="0005491E" w:rsidRDefault="00E060E9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shd w:val="clear" w:color="auto" w:fill="BFBFBF"/>
            <w:vAlign w:val="center"/>
          </w:tcPr>
          <w:p w:rsidR="00E060E9" w:rsidRPr="0005491E" w:rsidRDefault="00E060E9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П.</w:t>
            </w:r>
          </w:p>
        </w:tc>
        <w:tc>
          <w:tcPr>
            <w:tcW w:w="252" w:type="pct"/>
            <w:gridSpan w:val="2"/>
            <w:shd w:val="clear" w:color="auto" w:fill="BFBFBF"/>
            <w:vAlign w:val="center"/>
          </w:tcPr>
          <w:p w:rsidR="00E060E9" w:rsidRPr="0005491E" w:rsidRDefault="00E060E9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Ф.</w:t>
            </w: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" w:type="pct"/>
          </w:tcPr>
          <w:p w:rsidR="00E060E9" w:rsidRPr="0005491E" w:rsidRDefault="00E060E9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5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0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3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4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3" w:type="pct"/>
          </w:tcPr>
          <w:p w:rsidR="00E060E9" w:rsidRPr="0005491E" w:rsidRDefault="00E060E9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E060E9" w:rsidRPr="00892166" w:rsidTr="00406A37">
        <w:trPr>
          <w:trHeight w:val="546"/>
        </w:trPr>
        <w:tc>
          <w:tcPr>
            <w:tcW w:w="5000" w:type="pct"/>
            <w:gridSpan w:val="16"/>
            <w:shd w:val="clear" w:color="auto" w:fill="D9D9D9"/>
            <w:vAlign w:val="center"/>
          </w:tcPr>
          <w:p w:rsidR="00E060E9" w:rsidRPr="0005491E" w:rsidRDefault="00E060E9" w:rsidP="001627A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Повторе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ние курса математики 6 класса (5 часов</w:t>
            </w: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Обыкновенные дроби, десятичные дроби</w:t>
            </w:r>
          </w:p>
        </w:tc>
        <w:tc>
          <w:tcPr>
            <w:tcW w:w="13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Урок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обобщения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и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систематизации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знаний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Повторение алгоритмов сравнения, сложения, вычитания, умножения, деления обыкновенных и  десятичных дробей. Совершенствование навыков решения задач с использованием 2-3 алгоритмов</w:t>
            </w: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Знать: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основные понятия темы: обыкновенная дробь, десятичная дробь, алгоритмов сравнения, сложения, вычитания, умножения, деления дробей;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приёмы рационального выполнения вычислений с дробями.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</w:t>
            </w:r>
            <w:r w:rsidRPr="0005491E">
              <w:rPr>
                <w:rFonts w:ascii="Times New Roman" w:hAnsi="Times New Roman"/>
                <w:lang w:eastAsia="ru-RU"/>
              </w:rPr>
              <w:t>: решать задачи с использованием 2-3 алгоритмов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634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Сборник за 6 класс,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С-15.3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2 (вар. 1);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С-21.2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№ 2 (вар. 1);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С-22.2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3 (вар. 1)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77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Положительные и отрицатель</w:t>
            </w:r>
            <w:r w:rsidRPr="0005491E">
              <w:rPr>
                <w:rFonts w:ascii="Times New Roman" w:hAnsi="Times New Roman"/>
                <w:lang w:eastAsia="ru-RU"/>
              </w:rPr>
              <w:t>ные числа</w:t>
            </w:r>
          </w:p>
        </w:tc>
        <w:tc>
          <w:tcPr>
            <w:tcW w:w="13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Урок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обобщения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и систематизации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знаний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Повторение алгоритмов сравнения, сложения, вычитания, умножения, деления положительных и отрицательных чисел. Совершенствование навыков решения задач с использованием 2-3 алгоритмов</w:t>
            </w: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Знать: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-основные понятия темы: положительное число,  отрицательное число, модуль, противоположные числа; алгоритмы сравнения, сложения, вычитания, умножения, деления положительных и отрицательных чисел;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приёмы рационального выполнения вычислений с положительными и отрицательными числами.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lang w:eastAsia="ru-RU"/>
              </w:rPr>
              <w:t xml:space="preserve"> решать задачи с использованием 2-3 алгоритмов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Провероч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ная работа</w:t>
            </w:r>
          </w:p>
        </w:tc>
        <w:tc>
          <w:tcPr>
            <w:tcW w:w="634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Сборник за 6 класс,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С-8.3. № 1,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№ 3 (вар. 1);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С-14.2, № 3 (вар.1);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С-15.4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1 (вар. 1)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77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E060E9" w:rsidRPr="00700085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rPr>
          <w:trHeight w:val="3299"/>
        </w:trPr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Преобразование выражений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Урок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обобщения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и систематизации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знаний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Повторение законов арифметических действий, способов преобразования алгебраических выражений.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Совершенствование навыков решения задач с использованием 2-3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алгоритмов</w:t>
            </w:r>
          </w:p>
          <w:p w:rsidR="00E060E9" w:rsidRPr="0005491E" w:rsidRDefault="00E060E9" w:rsidP="001627A0">
            <w:pPr>
              <w:spacing w:after="0" w:line="360" w:lineRule="auto"/>
              <w:ind w:firstLine="709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Знать: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-законы арифметических действий: переместительного, сочетательного, распределительного; способов преобразования алгебраических выражений;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-приёмы рационального выполнения преобразования выражений.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-решать задачи с использованием 2-3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алгоритмов;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-использовать приёмы рационального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решения задач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Работа по группам</w:t>
            </w:r>
          </w:p>
        </w:tc>
        <w:tc>
          <w:tcPr>
            <w:tcW w:w="634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Сборник за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6  класс, 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С-17.2; С-18.2</w:t>
            </w:r>
          </w:p>
          <w:p w:rsidR="00E060E9" w:rsidRPr="0005491E" w:rsidRDefault="00E060E9" w:rsidP="001627A0">
            <w:pPr>
              <w:spacing w:after="0" w:line="240" w:lineRule="auto"/>
              <w:ind w:hanging="109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(задания 1 вар.)</w:t>
            </w:r>
          </w:p>
        </w:tc>
        <w:tc>
          <w:tcPr>
            <w:tcW w:w="277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Решение уравнений</w:t>
            </w:r>
          </w:p>
        </w:tc>
        <w:tc>
          <w:tcPr>
            <w:tcW w:w="13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Урок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обобщения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и систематизации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знаний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Повторение свойств уравнений и тождественных преобразований при решении уравнений.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Совершенствование навыков решения задач с использованием 2-3 алгоритмов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Знать: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-основные понятия темы: уравнение, корень уравнения; алгоритма решения линейного уравнения: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приёмов рационального решения линейных уравнений.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b/>
                <w:i/>
                <w:lang w:eastAsia="ru-RU"/>
              </w:rPr>
              <w:t xml:space="preserve">Уметь: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-решать задачи с использованием 2-3 алгоритмов;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-использовать приёмы рационального решения задач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Индиви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дуальные карточки</w:t>
            </w:r>
          </w:p>
        </w:tc>
        <w:tc>
          <w:tcPr>
            <w:tcW w:w="634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Сборник за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6 класс, 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С-19.2(вар.1);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С-19.3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1, № 2 (вар.1)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77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Диагностическая работа</w:t>
            </w:r>
          </w:p>
        </w:tc>
        <w:tc>
          <w:tcPr>
            <w:tcW w:w="13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D3164">
              <w:rPr>
                <w:rFonts w:ascii="Times New Roman" w:hAnsi="Times New Roman"/>
                <w:lang w:eastAsia="ru-RU"/>
              </w:rPr>
              <w:t>Урок          контроля         ЗУН  учащихся</w:t>
            </w:r>
          </w:p>
        </w:tc>
        <w:tc>
          <w:tcPr>
            <w:tcW w:w="832" w:type="pct"/>
          </w:tcPr>
          <w:p w:rsidR="00E060E9" w:rsidRPr="001D3164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D3164">
              <w:rPr>
                <w:rFonts w:ascii="Times New Roman" w:hAnsi="Times New Roman"/>
                <w:lang w:eastAsia="ru-RU"/>
              </w:rPr>
              <w:t>Положительные и отрицательные числа. Преобразования алгебраических выражений.</w:t>
            </w:r>
          </w:p>
          <w:p w:rsidR="00E060E9" w:rsidRPr="001D3164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D3164">
              <w:rPr>
                <w:rFonts w:ascii="Times New Roman" w:hAnsi="Times New Roman"/>
                <w:lang w:eastAsia="ru-RU"/>
              </w:rPr>
              <w:t>Свойства уравнений. Координатная плоскость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</w:tcPr>
          <w:p w:rsidR="00E060E9" w:rsidRPr="001D3164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1D3164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</w:p>
          <w:p w:rsidR="00E060E9" w:rsidRPr="001D3164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D3164">
              <w:rPr>
                <w:rFonts w:ascii="Times New Roman" w:hAnsi="Times New Roman"/>
                <w:lang w:eastAsia="ru-RU"/>
              </w:rPr>
              <w:t xml:space="preserve">- находить значения выражений и решать уравнения, используя правила и свойства действий с положительными и отрицательными числами;  </w:t>
            </w:r>
          </w:p>
          <w:p w:rsidR="00E060E9" w:rsidRPr="001D3164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D3164">
              <w:rPr>
                <w:rFonts w:ascii="Times New Roman" w:hAnsi="Times New Roman"/>
                <w:lang w:eastAsia="ru-RU"/>
              </w:rPr>
              <w:t xml:space="preserve">- неизвестный член пропорции; </w:t>
            </w:r>
          </w:p>
          <w:p w:rsidR="00E060E9" w:rsidRPr="001D3164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D3164">
              <w:rPr>
                <w:rFonts w:ascii="Times New Roman" w:hAnsi="Times New Roman"/>
                <w:lang w:eastAsia="ru-RU"/>
              </w:rPr>
              <w:t xml:space="preserve">- дробь от числа, несколько процентов от числа; </w:t>
            </w:r>
          </w:p>
          <w:p w:rsidR="00E060E9" w:rsidRPr="001D3164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D3164">
              <w:rPr>
                <w:rFonts w:ascii="Times New Roman" w:hAnsi="Times New Roman"/>
                <w:lang w:eastAsia="ru-RU"/>
              </w:rPr>
              <w:t xml:space="preserve">- число по его дроби или по нескольким процентам;  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D3164">
              <w:rPr>
                <w:rFonts w:ascii="Times New Roman" w:hAnsi="Times New Roman"/>
                <w:lang w:eastAsia="ru-RU"/>
              </w:rPr>
              <w:t xml:space="preserve">- строить фигуры по их координатам на координатной плоскости; 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3D6EE1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Контрольная работа</w:t>
            </w:r>
          </w:p>
        </w:tc>
        <w:tc>
          <w:tcPr>
            <w:tcW w:w="634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Задания нет</w:t>
            </w:r>
          </w:p>
        </w:tc>
        <w:tc>
          <w:tcPr>
            <w:tcW w:w="277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406A37">
        <w:trPr>
          <w:trHeight w:val="528"/>
        </w:trPr>
        <w:tc>
          <w:tcPr>
            <w:tcW w:w="5000" w:type="pct"/>
            <w:gridSpan w:val="16"/>
            <w:shd w:val="clear" w:color="auto" w:fill="BFBFBF"/>
            <w:vAlign w:val="center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Глава 1. Математический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язык. Математическая модель (15</w:t>
            </w: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E060E9" w:rsidRPr="00892166" w:rsidTr="00645B4E">
        <w:trPr>
          <w:trHeight w:val="3147"/>
        </w:trPr>
        <w:tc>
          <w:tcPr>
            <w:tcW w:w="206" w:type="pct"/>
            <w:gridSpan w:val="2"/>
          </w:tcPr>
          <w:p w:rsidR="00E060E9" w:rsidRPr="0005491E" w:rsidRDefault="00E060E9" w:rsidP="001627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Алгебраические выражения</w:t>
            </w:r>
          </w:p>
        </w:tc>
        <w:tc>
          <w:tcPr>
            <w:tcW w:w="139" w:type="pct"/>
            <w:vMerge w:val="restart"/>
          </w:tcPr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  <w:p w:rsidR="00E060E9" w:rsidRPr="0005491E" w:rsidRDefault="00E060E9" w:rsidP="001627A0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Комбини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рованный урок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tabs>
                <w:tab w:val="left" w:pos="1694"/>
              </w:tabs>
              <w:spacing w:after="0" w:line="240" w:lineRule="auto"/>
              <w:ind w:left="74"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Введение понятий:</w:t>
            </w:r>
          </w:p>
          <w:p w:rsidR="00E060E9" w:rsidRPr="0005491E" w:rsidRDefault="00E060E9" w:rsidP="00337937">
            <w:pPr>
              <w:tabs>
                <w:tab w:val="left" w:pos="1694"/>
              </w:tabs>
              <w:spacing w:after="0" w:line="240" w:lineRule="auto"/>
              <w:ind w:left="74"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алгебраическое </w:t>
            </w:r>
            <w:r w:rsidRPr="001A17EC">
              <w:rPr>
                <w:rFonts w:ascii="Times New Roman" w:hAnsi="Times New Roman"/>
                <w:lang w:eastAsia="ru-RU"/>
              </w:rPr>
              <w:t>выра</w:t>
            </w:r>
            <w:r w:rsidRPr="0005491E">
              <w:rPr>
                <w:rFonts w:ascii="Times New Roman" w:hAnsi="Times New Roman"/>
                <w:lang w:eastAsia="ru-RU"/>
              </w:rPr>
              <w:t>жение, значение</w:t>
            </w:r>
            <w:r>
              <w:rPr>
                <w:rFonts w:ascii="Times New Roman" w:hAnsi="Times New Roman"/>
                <w:lang w:eastAsia="ru-RU"/>
              </w:rPr>
              <w:t xml:space="preserve"> а</w:t>
            </w:r>
            <w:r w:rsidRPr="001A17EC">
              <w:rPr>
                <w:rFonts w:ascii="Times New Roman" w:hAnsi="Times New Roman"/>
                <w:lang w:eastAsia="ru-RU"/>
              </w:rPr>
              <w:t>лгеб</w:t>
            </w:r>
            <w:r w:rsidRPr="0005491E">
              <w:rPr>
                <w:rFonts w:ascii="Times New Roman" w:hAnsi="Times New Roman"/>
                <w:lang w:eastAsia="ru-RU"/>
              </w:rPr>
              <w:t>раического</w:t>
            </w:r>
            <w:r>
              <w:rPr>
                <w:rFonts w:ascii="Times New Roman" w:hAnsi="Times New Roman"/>
                <w:lang w:eastAsia="ru-RU"/>
              </w:rPr>
              <w:t xml:space="preserve"> выражения </w:t>
            </w:r>
            <w:r w:rsidRPr="0005491E">
              <w:rPr>
                <w:rFonts w:ascii="Times New Roman" w:hAnsi="Times New Roman"/>
                <w:lang w:eastAsia="ru-RU"/>
              </w:rPr>
              <w:t>переменная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1A17EC">
              <w:rPr>
                <w:rFonts w:ascii="Times New Roman" w:hAnsi="Times New Roman"/>
                <w:lang w:eastAsia="ru-RU"/>
              </w:rPr>
              <w:t>допусти</w:t>
            </w:r>
            <w:r w:rsidRPr="0005491E">
              <w:rPr>
                <w:rFonts w:ascii="Times New Roman" w:hAnsi="Times New Roman"/>
                <w:lang w:eastAsia="ru-RU"/>
              </w:rPr>
              <w:t>мое значение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1A17EC">
              <w:rPr>
                <w:rFonts w:ascii="Times New Roman" w:hAnsi="Times New Roman"/>
                <w:lang w:eastAsia="ru-RU"/>
              </w:rPr>
              <w:t>перемен</w:t>
            </w:r>
            <w:r w:rsidRPr="0005491E">
              <w:rPr>
                <w:rFonts w:ascii="Times New Roman" w:hAnsi="Times New Roman"/>
                <w:lang w:eastAsia="ru-RU"/>
              </w:rPr>
              <w:t>ной,</w:t>
            </w:r>
            <w:r w:rsidRPr="00892166">
              <w:t xml:space="preserve"> </w:t>
            </w:r>
            <w:r w:rsidRPr="001A17EC">
              <w:rPr>
                <w:rFonts w:ascii="Times New Roman" w:hAnsi="Times New Roman"/>
                <w:lang w:eastAsia="ru-RU"/>
              </w:rPr>
              <w:t>недопустимое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1A17EC">
              <w:rPr>
                <w:rFonts w:ascii="Times New Roman" w:hAnsi="Times New Roman"/>
                <w:lang w:eastAsia="ru-RU"/>
              </w:rPr>
              <w:t>зна</w:t>
            </w:r>
            <w:r w:rsidRPr="0005491E">
              <w:rPr>
                <w:rFonts w:ascii="Times New Roman" w:hAnsi="Times New Roman"/>
                <w:lang w:eastAsia="ru-RU"/>
              </w:rPr>
              <w:t>чение переменной;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6719CD">
              <w:rPr>
                <w:rFonts w:ascii="Times New Roman" w:hAnsi="Times New Roman"/>
                <w:lang w:eastAsia="ru-RU"/>
              </w:rPr>
              <w:t>рас</w:t>
            </w:r>
            <w:r w:rsidRPr="0005491E">
              <w:rPr>
                <w:rFonts w:ascii="Times New Roman" w:hAnsi="Times New Roman"/>
                <w:lang w:eastAsia="ru-RU"/>
              </w:rPr>
              <w:t xml:space="preserve">смотрение приёмов </w:t>
            </w:r>
            <w:r w:rsidRPr="006719CD">
              <w:rPr>
                <w:rFonts w:ascii="Times New Roman" w:hAnsi="Times New Roman"/>
                <w:lang w:eastAsia="ru-RU"/>
              </w:rPr>
              <w:t>ра</w:t>
            </w:r>
            <w:r w:rsidRPr="0005491E">
              <w:rPr>
                <w:rFonts w:ascii="Times New Roman" w:hAnsi="Times New Roman"/>
                <w:lang w:eastAsia="ru-RU"/>
              </w:rPr>
              <w:t>ционального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6719CD">
              <w:rPr>
                <w:rFonts w:ascii="Times New Roman" w:hAnsi="Times New Roman"/>
                <w:lang w:eastAsia="ru-RU"/>
              </w:rPr>
              <w:t>упроще</w:t>
            </w:r>
            <w:r>
              <w:rPr>
                <w:rFonts w:ascii="Times New Roman" w:hAnsi="Times New Roman"/>
                <w:lang w:eastAsia="ru-RU"/>
              </w:rPr>
              <w:t xml:space="preserve">ния </w:t>
            </w:r>
            <w:r w:rsidRPr="0005491E">
              <w:rPr>
                <w:rFonts w:ascii="Times New Roman" w:hAnsi="Times New Roman"/>
                <w:lang w:eastAsia="ru-RU"/>
              </w:rPr>
              <w:t xml:space="preserve">алгебраических </w:t>
            </w:r>
          </w:p>
          <w:p w:rsidR="00E060E9" w:rsidRPr="0005491E" w:rsidRDefault="00E060E9" w:rsidP="001627A0">
            <w:pPr>
              <w:tabs>
                <w:tab w:val="left" w:pos="0"/>
                <w:tab w:val="left" w:pos="1694"/>
              </w:tabs>
              <w:spacing w:after="0" w:line="240" w:lineRule="auto"/>
              <w:ind w:left="-102"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 выражений</w:t>
            </w: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Знать: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-основные понятия: алгебраическое выражение, значение алгебраического выражения; алгоритма нахождения значения алгебраического выражения при указанных значениях переменных;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-приёмы упрощения алгебраических выражений.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решать задачи с использованием 2-3 алгоритмов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Сам.</w:t>
            </w:r>
          </w:p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работа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2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634" w:type="pct"/>
            <w:gridSpan w:val="2"/>
            <w:vAlign w:val="center"/>
          </w:tcPr>
          <w:p w:rsidR="00E060E9" w:rsidRPr="0005491E" w:rsidRDefault="00E060E9" w:rsidP="001627A0">
            <w:pPr>
              <w:suppressAutoHyphen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1.</w:t>
            </w:r>
          </w:p>
          <w:p w:rsidR="00E060E9" w:rsidRPr="0005491E" w:rsidRDefault="00E060E9" w:rsidP="001627A0">
            <w:pPr>
              <w:suppressAutoHyphen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>
              <w:rPr>
                <w:rFonts w:ascii="Times New Roman" w:hAnsi="Times New Roman"/>
                <w:lang w:eastAsia="ru-RU"/>
              </w:rPr>
              <w:t>1.</w:t>
            </w:r>
            <w:r w:rsidRPr="0005491E">
              <w:rPr>
                <w:rFonts w:ascii="Times New Roman" w:hAnsi="Times New Roman"/>
                <w:lang w:eastAsia="ru-RU"/>
              </w:rPr>
              <w:t xml:space="preserve"> 24(а, б), </w:t>
            </w:r>
          </w:p>
          <w:p w:rsidR="00E060E9" w:rsidRPr="0005491E" w:rsidRDefault="00E060E9" w:rsidP="001627A0">
            <w:pPr>
              <w:suppressAutoHyphen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lang w:eastAsia="ru-RU"/>
              </w:rPr>
              <w:t>1.</w:t>
            </w:r>
            <w:r w:rsidRPr="0005491E">
              <w:rPr>
                <w:rFonts w:ascii="Times New Roman" w:hAnsi="Times New Roman"/>
                <w:lang w:eastAsia="ru-RU"/>
              </w:rPr>
              <w:t>25(а, б),</w:t>
            </w:r>
          </w:p>
          <w:p w:rsidR="00E060E9" w:rsidRPr="0005491E" w:rsidRDefault="00E060E9" w:rsidP="001627A0">
            <w:pPr>
              <w:suppressAutoHyphen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lang w:eastAsia="ru-RU"/>
              </w:rPr>
              <w:t>1.</w:t>
            </w:r>
            <w:r w:rsidRPr="0005491E">
              <w:rPr>
                <w:rFonts w:ascii="Times New Roman" w:hAnsi="Times New Roman"/>
                <w:lang w:eastAsia="ru-RU"/>
              </w:rPr>
              <w:t>31(б, г);</w:t>
            </w:r>
          </w:p>
          <w:p w:rsidR="00E060E9" w:rsidRDefault="00E060E9" w:rsidP="001627A0">
            <w:pPr>
              <w:suppressAutoHyphen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>
              <w:rPr>
                <w:rFonts w:ascii="Times New Roman" w:hAnsi="Times New Roman"/>
                <w:lang w:eastAsia="ru-RU"/>
              </w:rPr>
              <w:t>1.</w:t>
            </w:r>
            <w:r w:rsidRPr="0005491E">
              <w:rPr>
                <w:rFonts w:ascii="Times New Roman" w:hAnsi="Times New Roman"/>
                <w:lang w:eastAsia="ru-RU"/>
              </w:rPr>
              <w:t xml:space="preserve"> 33 (а, г)</w:t>
            </w:r>
          </w:p>
          <w:p w:rsidR="00E060E9" w:rsidRPr="001627A0" w:rsidRDefault="00E060E9" w:rsidP="001627A0">
            <w:pPr>
              <w:suppressAutoHyphens/>
              <w:spacing w:after="0" w:line="240" w:lineRule="auto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277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Числовые и  алгебраические выражения</w:t>
            </w:r>
          </w:p>
        </w:tc>
        <w:tc>
          <w:tcPr>
            <w:tcW w:w="139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применения и совершенствования знаний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Рассмотрение  приёмов: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- нахождения значения числового выражения рациональным способом;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рационального упрощения алгебраических выражений</w:t>
            </w: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Знать: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основные понятия: числовое и алгебраическое выражения; значения числового и алгебраического выражений; алгоритма нахождения значения числового выражения и алгоритма нахождения значения алгебраического выражения при указанных значениях переменных;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-приёмы: нахождения значения числового выражения рациональным способом и приёмы упрощения алгебраических выражений.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b/>
                <w:i/>
                <w:lang w:eastAsia="ru-RU"/>
              </w:rPr>
              <w:t xml:space="preserve">Уметь: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-решать комбинированные задачи с применением более чем 3 алгоритмов,</w:t>
            </w:r>
          </w:p>
          <w:p w:rsidR="00E060E9" w:rsidRPr="001627A0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-использовать приёмы рационального решения задач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Тест № 1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634" w:type="pct"/>
            <w:gridSpan w:val="2"/>
          </w:tcPr>
          <w:p w:rsidR="00E060E9" w:rsidRPr="0005491E" w:rsidRDefault="00E060E9" w:rsidP="001627A0">
            <w:pPr>
              <w:suppressAutoHyphen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§ 1. </w:t>
            </w:r>
          </w:p>
          <w:p w:rsidR="00E060E9" w:rsidRPr="0005491E" w:rsidRDefault="00E060E9" w:rsidP="001627A0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1.</w:t>
            </w:r>
            <w:r w:rsidRPr="0005491E">
              <w:rPr>
                <w:rFonts w:ascii="Times New Roman" w:hAnsi="Times New Roman"/>
                <w:lang w:eastAsia="ru-RU"/>
              </w:rPr>
              <w:t>35, №</w:t>
            </w:r>
            <w:r>
              <w:rPr>
                <w:rFonts w:ascii="Times New Roman" w:hAnsi="Times New Roman"/>
                <w:lang w:eastAsia="ru-RU"/>
              </w:rPr>
              <w:t>1.</w:t>
            </w:r>
            <w:r w:rsidRPr="0005491E">
              <w:rPr>
                <w:rFonts w:ascii="Times New Roman" w:hAnsi="Times New Roman"/>
                <w:lang w:eastAsia="ru-RU"/>
              </w:rPr>
              <w:t xml:space="preserve"> 36, </w:t>
            </w:r>
          </w:p>
          <w:p w:rsidR="00E060E9" w:rsidRPr="0005491E" w:rsidRDefault="00E060E9" w:rsidP="001627A0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1.</w:t>
            </w:r>
            <w:r w:rsidRPr="0005491E">
              <w:rPr>
                <w:rFonts w:ascii="Times New Roman" w:hAnsi="Times New Roman"/>
                <w:lang w:eastAsia="ru-RU"/>
              </w:rPr>
              <w:t>43, №</w:t>
            </w:r>
            <w:r>
              <w:rPr>
                <w:rFonts w:ascii="Times New Roman" w:hAnsi="Times New Roman"/>
                <w:lang w:eastAsia="ru-RU"/>
              </w:rPr>
              <w:t>1.</w:t>
            </w:r>
            <w:r w:rsidRPr="0005491E">
              <w:rPr>
                <w:rFonts w:ascii="Times New Roman" w:hAnsi="Times New Roman"/>
                <w:lang w:eastAsia="ru-RU"/>
              </w:rPr>
              <w:t xml:space="preserve"> 44</w:t>
            </w:r>
          </w:p>
          <w:p w:rsidR="00E060E9" w:rsidRPr="0005491E" w:rsidRDefault="00E060E9" w:rsidP="001627A0">
            <w:pPr>
              <w:suppressAutoHyphen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77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Что такое математический язык</w:t>
            </w:r>
          </w:p>
        </w:tc>
        <w:tc>
          <w:tcPr>
            <w:tcW w:w="139" w:type="pct"/>
            <w:vMerge w:val="restart"/>
          </w:tcPr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Комбини</w:t>
            </w:r>
          </w:p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рованный урок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Введение понятия «математический язык», его составных элементов. Знакомство с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правилами чтения информации, записанной на языке 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мат.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символов</w:t>
            </w: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составные элементы математического языка;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-правила чтения информации, записанной на языке математических символов.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lang w:eastAsia="ru-RU"/>
              </w:rPr>
              <w:t xml:space="preserve"> решать задачи по алгоритму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634" w:type="pct"/>
            <w:gridSpan w:val="2"/>
            <w:vAlign w:val="center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2.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lang w:eastAsia="ru-RU"/>
              </w:rPr>
              <w:t>2.</w:t>
            </w:r>
            <w:r w:rsidRPr="0005491E">
              <w:rPr>
                <w:rFonts w:ascii="Times New Roman" w:hAnsi="Times New Roman"/>
                <w:lang w:eastAsia="ru-RU"/>
              </w:rPr>
              <w:t xml:space="preserve">6, № </w:t>
            </w:r>
            <w:r>
              <w:rPr>
                <w:rFonts w:ascii="Times New Roman" w:hAnsi="Times New Roman"/>
                <w:lang w:eastAsia="ru-RU"/>
              </w:rPr>
              <w:t>2.</w:t>
            </w:r>
            <w:r w:rsidRPr="0005491E">
              <w:rPr>
                <w:rFonts w:ascii="Times New Roman" w:hAnsi="Times New Roman"/>
                <w:lang w:eastAsia="ru-RU"/>
              </w:rPr>
              <w:t>11;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4,  № 4.40*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77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Что такое математический язык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9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применения и совершенствования знаний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Повторение понятия «математический язык», его составных элементов. Работа с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правилами чтения информации, записанной на языке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математических символов</w:t>
            </w: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составные элементы математического языка;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-правила чтения информации, записанной на языке математических символов.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приводить примеры для иллюстрации изученных положений;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осуществлять «перевод» выражений с математического языка на обычный язык и обратно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Сам.</w:t>
            </w:r>
          </w:p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работа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3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634" w:type="pct"/>
            <w:gridSpan w:val="2"/>
            <w:vAlign w:val="center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2.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2.</w:t>
            </w:r>
            <w:r w:rsidRPr="0005491E">
              <w:rPr>
                <w:rFonts w:ascii="Times New Roman" w:hAnsi="Times New Roman"/>
                <w:lang w:eastAsia="ru-RU"/>
              </w:rPr>
              <w:t>20, №</w:t>
            </w:r>
            <w:r>
              <w:rPr>
                <w:rFonts w:ascii="Times New Roman" w:hAnsi="Times New Roman"/>
                <w:lang w:eastAsia="ru-RU"/>
              </w:rPr>
              <w:t>2.</w:t>
            </w:r>
            <w:r w:rsidRPr="0005491E">
              <w:rPr>
                <w:rFonts w:ascii="Times New Roman" w:hAnsi="Times New Roman"/>
                <w:lang w:eastAsia="ru-RU"/>
              </w:rPr>
              <w:t xml:space="preserve"> 23;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4, № 4.41*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77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1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E060E9" w:rsidRPr="00892166" w:rsidTr="00645B4E">
        <w:trPr>
          <w:trHeight w:val="272"/>
        </w:trPr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 Что такое математическая модель</w:t>
            </w:r>
          </w:p>
        </w:tc>
        <w:tc>
          <w:tcPr>
            <w:tcW w:w="139" w:type="pct"/>
            <w:vMerge w:val="restart"/>
          </w:tcPr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Комбини         рованный урок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Понятие «математическая модель», виды математических моделей.</w:t>
            </w:r>
          </w:p>
          <w:p w:rsidR="00E060E9" w:rsidRPr="001627A0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Знакомство с этапами реализации метода математического моделирования и приёмов составления задачи по данной  математической модели</w:t>
            </w: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  <w:r w:rsidRPr="0005491E">
              <w:rPr>
                <w:rFonts w:ascii="Times New Roman" w:hAnsi="Times New Roman"/>
                <w:b/>
                <w:lang w:eastAsia="ru-RU"/>
              </w:rPr>
              <w:t xml:space="preserve">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понятие «математическая модель», виды  математических моделей;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этапы реализации метода математического моделирования;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приёмы составления задачи по данной  математической модели.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lang w:eastAsia="ru-RU"/>
              </w:rPr>
              <w:t xml:space="preserve"> решать задачи с использованием 2-3 алгоритмов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Сам. работа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4</w:t>
            </w:r>
          </w:p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634" w:type="pct"/>
            <w:gridSpan w:val="2"/>
            <w:vAlign w:val="center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3.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3.</w:t>
            </w:r>
            <w:r w:rsidRPr="0005491E">
              <w:rPr>
                <w:rFonts w:ascii="Times New Roman" w:hAnsi="Times New Roman"/>
                <w:lang w:eastAsia="ru-RU"/>
              </w:rPr>
              <w:t xml:space="preserve">21, № </w:t>
            </w:r>
            <w:r>
              <w:rPr>
                <w:rFonts w:ascii="Times New Roman" w:hAnsi="Times New Roman"/>
                <w:lang w:eastAsia="ru-RU"/>
              </w:rPr>
              <w:t>3.</w:t>
            </w:r>
            <w:r w:rsidRPr="0005491E">
              <w:rPr>
                <w:rFonts w:ascii="Times New Roman" w:hAnsi="Times New Roman"/>
                <w:lang w:eastAsia="ru-RU"/>
              </w:rPr>
              <w:t>29,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3.</w:t>
            </w:r>
            <w:r w:rsidRPr="0005491E">
              <w:rPr>
                <w:rFonts w:ascii="Times New Roman" w:hAnsi="Times New Roman"/>
                <w:lang w:eastAsia="ru-RU"/>
              </w:rPr>
              <w:t xml:space="preserve"> 38;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4,  № 4.42*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77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Что такое математическая модель</w:t>
            </w:r>
          </w:p>
        </w:tc>
        <w:tc>
          <w:tcPr>
            <w:tcW w:w="139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применения и совершенствования знаний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Повторение понятия «математическая модель», видов  математических моделей,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этапов реализации метода математического моделирования и приёмов составления задачи по данной  математической модели.</w:t>
            </w: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  <w:r w:rsidRPr="0005491E">
              <w:rPr>
                <w:rFonts w:ascii="Times New Roman" w:hAnsi="Times New Roman"/>
                <w:b/>
                <w:lang w:eastAsia="ru-RU"/>
              </w:rPr>
              <w:t xml:space="preserve">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понятие «математическая модель», виды  математических моделей;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этапы реализации метода математического моделирования;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приёмы составления задачи по данной  математической модели.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</w:t>
            </w: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: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решать текстовые задачи, выделяя три этапа математического моделирования;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 находить несколько способов решения, аргументировать рациональный способ, проводить доказательные рассуждения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34" w:type="pct"/>
            <w:gridSpan w:val="2"/>
            <w:vAlign w:val="center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3.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3.</w:t>
            </w:r>
            <w:r w:rsidRPr="0005491E">
              <w:rPr>
                <w:rFonts w:ascii="Times New Roman" w:hAnsi="Times New Roman"/>
                <w:lang w:eastAsia="ru-RU"/>
              </w:rPr>
              <w:t xml:space="preserve">42, № </w:t>
            </w:r>
            <w:r>
              <w:rPr>
                <w:rFonts w:ascii="Times New Roman" w:hAnsi="Times New Roman"/>
                <w:lang w:eastAsia="ru-RU"/>
              </w:rPr>
              <w:t>3.</w:t>
            </w:r>
            <w:r w:rsidRPr="0005491E">
              <w:rPr>
                <w:rFonts w:ascii="Times New Roman" w:hAnsi="Times New Roman"/>
                <w:lang w:eastAsia="ru-RU"/>
              </w:rPr>
              <w:t>44,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3.</w:t>
            </w:r>
            <w:r w:rsidRPr="0005491E">
              <w:rPr>
                <w:rFonts w:ascii="Times New Roman" w:hAnsi="Times New Roman"/>
                <w:lang w:eastAsia="ru-RU"/>
              </w:rPr>
              <w:t>46;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4,  № 4.43*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77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Линейное уравнение с одной переменной</w:t>
            </w:r>
          </w:p>
        </w:tc>
        <w:tc>
          <w:tcPr>
            <w:tcW w:w="139" w:type="pct"/>
            <w:vMerge w:val="restart"/>
          </w:tcPr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2</w:t>
            </w:r>
          </w:p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Комбини           рованный урок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Понятия: уравнение, корень уравнения,  линейное уравнение с одной переменной, равносильные уравнения, свойства уравнений и тождественные преобразования</w:t>
            </w: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  <w:r w:rsidRPr="0005491E">
              <w:rPr>
                <w:rFonts w:ascii="Times New Roman" w:hAnsi="Times New Roman"/>
                <w:b/>
                <w:lang w:eastAsia="ru-RU"/>
              </w:rPr>
              <w:t xml:space="preserve">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-определения: </w:t>
            </w:r>
            <w:r w:rsidRPr="0005491E">
              <w:rPr>
                <w:rFonts w:ascii="Times New Roman" w:hAnsi="Times New Roman"/>
                <w:lang w:eastAsia="ru-RU"/>
              </w:rPr>
              <w:t>уравнение, корень уравнения,  линейное уравнение с одной переменной, равносильные уравнения;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алгоритм решения линейного уравнения.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-находить  корни уравнения (или доказывать, что их нет);</w:t>
            </w:r>
          </w:p>
          <w:p w:rsidR="00E060E9" w:rsidRPr="006719CD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решать линейные уравнения с одной переменной, применяя свойства уравнений и тождественные преобразования.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634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§ 4. 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4.</w:t>
            </w:r>
            <w:r w:rsidRPr="0005491E">
              <w:rPr>
                <w:rFonts w:ascii="Times New Roman" w:hAnsi="Times New Roman"/>
                <w:lang w:eastAsia="ru-RU"/>
              </w:rPr>
              <w:t xml:space="preserve">9 (а, г), 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4.</w:t>
            </w:r>
            <w:r w:rsidRPr="0005491E">
              <w:rPr>
                <w:rFonts w:ascii="Times New Roman" w:hAnsi="Times New Roman"/>
                <w:lang w:eastAsia="ru-RU"/>
              </w:rPr>
              <w:t>12, №</w:t>
            </w:r>
            <w:r>
              <w:rPr>
                <w:rFonts w:ascii="Times New Roman" w:hAnsi="Times New Roman"/>
                <w:lang w:eastAsia="ru-RU"/>
              </w:rPr>
              <w:t>4.</w:t>
            </w:r>
            <w:r w:rsidRPr="0005491E">
              <w:rPr>
                <w:rFonts w:ascii="Times New Roman" w:hAnsi="Times New Roman"/>
                <w:lang w:eastAsia="ru-RU"/>
              </w:rPr>
              <w:t xml:space="preserve"> 29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77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Линейное уравнение с одной переменной</w:t>
            </w:r>
          </w:p>
        </w:tc>
        <w:tc>
          <w:tcPr>
            <w:tcW w:w="139" w:type="pct"/>
            <w:vMerge/>
          </w:tcPr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Комбинированный урок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Понятие линейного уравнения с одной переменной и алгоритм его решения;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составление  математической модели реальной ситуации в виде  линейного уравнения; составление  задачи по данной математической модели</w:t>
            </w: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алгоритм решения линейного уравнения;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-приёмы</w:t>
            </w:r>
            <w:r w:rsidRPr="0005491E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 xml:space="preserve"> составления  математической модели реальной ситуации в виде  линейного уравнения;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приёмы  составление  задачи по данной математической модели</w:t>
            </w:r>
          </w:p>
          <w:p w:rsidR="00E060E9" w:rsidRPr="006719CD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lang w:eastAsia="ru-RU"/>
              </w:rPr>
              <w:t xml:space="preserve"> решать задачи </w:t>
            </w:r>
            <w:r>
              <w:rPr>
                <w:rFonts w:ascii="Times New Roman" w:hAnsi="Times New Roman"/>
                <w:lang w:eastAsia="ru-RU"/>
              </w:rPr>
              <w:t>с использованием 2-3 алгоритмов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Сам.</w:t>
            </w:r>
          </w:p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работа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5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634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4.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4.</w:t>
            </w:r>
            <w:r w:rsidRPr="0005491E">
              <w:rPr>
                <w:rFonts w:ascii="Times New Roman" w:hAnsi="Times New Roman"/>
                <w:lang w:eastAsia="ru-RU"/>
              </w:rPr>
              <w:t>30, №</w:t>
            </w:r>
            <w:r>
              <w:rPr>
                <w:rFonts w:ascii="Times New Roman" w:hAnsi="Times New Roman"/>
                <w:lang w:eastAsia="ru-RU"/>
              </w:rPr>
              <w:t>4.</w:t>
            </w:r>
            <w:r w:rsidRPr="0005491E">
              <w:rPr>
                <w:rFonts w:ascii="Times New Roman" w:hAnsi="Times New Roman"/>
                <w:lang w:eastAsia="ru-RU"/>
              </w:rPr>
              <w:t xml:space="preserve"> 34, 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4.</w:t>
            </w:r>
            <w:r w:rsidRPr="0005491E">
              <w:rPr>
                <w:rFonts w:ascii="Times New Roman" w:hAnsi="Times New Roman"/>
                <w:lang w:eastAsia="ru-RU"/>
              </w:rPr>
              <w:t>38 (а, б)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77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Координатная прямая</w:t>
            </w:r>
          </w:p>
        </w:tc>
        <w:tc>
          <w:tcPr>
            <w:tcW w:w="139" w:type="pct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Комбинированный урок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Понятие координатной прямой, координаты точки. Знакомство  с формулой нахождения расстояния между точками на координатной прямой</w:t>
            </w: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определение </w:t>
            </w:r>
            <w:r w:rsidRPr="0005491E">
              <w:rPr>
                <w:rFonts w:ascii="Times New Roman" w:hAnsi="Times New Roman"/>
                <w:lang w:eastAsia="ru-RU"/>
              </w:rPr>
              <w:t xml:space="preserve"> координатной прямой, координаты точки;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приём  нахождения расстояния между точками на координатной прямой по формуле АВ = |а-в|.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b/>
                <w:i/>
                <w:lang w:eastAsia="ru-RU"/>
              </w:rPr>
              <w:t xml:space="preserve">Уметь: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решать задачи с использованием 2-3 алгоритмов;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применять полученные знания в новой ситуации; использовать приёмы рационального решения задач.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634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5.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5.</w:t>
            </w:r>
            <w:r w:rsidRPr="0005491E">
              <w:rPr>
                <w:rFonts w:ascii="Times New Roman" w:hAnsi="Times New Roman"/>
                <w:lang w:eastAsia="ru-RU"/>
              </w:rPr>
              <w:t>7 (а, б),</w:t>
            </w:r>
          </w:p>
          <w:p w:rsidR="00E060E9" w:rsidRPr="0005491E" w:rsidRDefault="00E060E9" w:rsidP="001627A0">
            <w:pPr>
              <w:tabs>
                <w:tab w:val="left" w:pos="-106"/>
              </w:tabs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5.9</w:t>
            </w:r>
            <w:r w:rsidRPr="0005491E">
              <w:rPr>
                <w:rFonts w:ascii="Times New Roman" w:hAnsi="Times New Roman"/>
                <w:lang w:eastAsia="ru-RU"/>
              </w:rPr>
              <w:t xml:space="preserve"> (а, в), 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5.</w:t>
            </w:r>
            <w:r w:rsidRPr="0005491E">
              <w:rPr>
                <w:rFonts w:ascii="Times New Roman" w:hAnsi="Times New Roman"/>
                <w:lang w:eastAsia="ru-RU"/>
              </w:rPr>
              <w:t>12 (а, г),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5.</w:t>
            </w:r>
            <w:r w:rsidRPr="0005491E">
              <w:rPr>
                <w:rFonts w:ascii="Times New Roman" w:hAnsi="Times New Roman"/>
                <w:lang w:eastAsia="ru-RU"/>
              </w:rPr>
              <w:t xml:space="preserve">14 (а, г), 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</w:t>
            </w:r>
            <w:bookmarkStart w:id="0" w:name="_GoBack"/>
            <w:bookmarkEnd w:id="0"/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77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571" w:type="pct"/>
          </w:tcPr>
          <w:p w:rsidR="00E060E9" w:rsidRPr="00AD4BD4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Координатная прямая</w:t>
            </w:r>
          </w:p>
        </w:tc>
        <w:tc>
          <w:tcPr>
            <w:tcW w:w="139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применения и совершенствования знаний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Понятие числовых промежутков: луч, открытый луч, интервал, полуинтервал, отрезок</w:t>
            </w: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определения </w:t>
            </w:r>
            <w:r w:rsidRPr="0005491E">
              <w:rPr>
                <w:rFonts w:ascii="Times New Roman" w:hAnsi="Times New Roman"/>
                <w:lang w:eastAsia="ru-RU"/>
              </w:rPr>
              <w:t xml:space="preserve"> числовых промежутков: луч, открытый луч, интервал, полуинтервал, отрезок;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решать задачи с использованием 2-3 алгоритмов;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применять полученные знания в новой ситуации; использовать приёмы рационального решения задач; переводить информацию из одной знаковой системы в другую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Сам. работа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6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634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5.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5.</w:t>
            </w:r>
            <w:r w:rsidRPr="0005491E">
              <w:rPr>
                <w:rFonts w:ascii="Times New Roman" w:hAnsi="Times New Roman"/>
                <w:lang w:eastAsia="ru-RU"/>
              </w:rPr>
              <w:t xml:space="preserve">27, № </w:t>
            </w:r>
            <w:r>
              <w:rPr>
                <w:rFonts w:ascii="Times New Roman" w:hAnsi="Times New Roman"/>
                <w:lang w:eastAsia="ru-RU"/>
              </w:rPr>
              <w:t>5.</w:t>
            </w:r>
            <w:r w:rsidRPr="0005491E">
              <w:rPr>
                <w:rFonts w:ascii="Times New Roman" w:hAnsi="Times New Roman"/>
                <w:lang w:eastAsia="ru-RU"/>
              </w:rPr>
              <w:t>29,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5.</w:t>
            </w:r>
            <w:r w:rsidRPr="0005491E">
              <w:rPr>
                <w:rFonts w:ascii="Times New Roman" w:hAnsi="Times New Roman"/>
                <w:lang w:eastAsia="ru-RU"/>
              </w:rPr>
              <w:t xml:space="preserve">31, 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5.</w:t>
            </w:r>
            <w:r w:rsidRPr="0005491E">
              <w:rPr>
                <w:rFonts w:ascii="Times New Roman" w:hAnsi="Times New Roman"/>
                <w:lang w:eastAsia="ru-RU"/>
              </w:rPr>
              <w:t xml:space="preserve"> 36 (а, г), 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5.</w:t>
            </w:r>
            <w:r w:rsidRPr="0005491E">
              <w:rPr>
                <w:rFonts w:ascii="Times New Roman" w:hAnsi="Times New Roman"/>
                <w:lang w:eastAsia="ru-RU"/>
              </w:rPr>
              <w:t xml:space="preserve"> 40*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77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rPr>
          <w:trHeight w:val="1710"/>
        </w:trPr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Решение задач.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9" w:type="pct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повторения и обобщения</w:t>
            </w:r>
          </w:p>
        </w:tc>
        <w:tc>
          <w:tcPr>
            <w:tcW w:w="832" w:type="pct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Систематизация знаний по темам главы 1. Устранение пробелов в знаниях учащихся.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основные понятия темы: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приёмы </w:t>
            </w:r>
            <w:r w:rsidRPr="0005491E">
              <w:rPr>
                <w:rFonts w:ascii="Times New Roman" w:hAnsi="Times New Roman"/>
                <w:lang w:eastAsia="ru-RU"/>
              </w:rPr>
              <w:t>рационального выполнения задач темы, приёмы решения задач повышенного уровня сложности.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решать задачи по алгоритму;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решать комбинированные задачи с использованием более чем 3 алгоритмов; применять полученные знания в новой ситуации; использовать приёмы рационального решения задач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Индиви</w:t>
            </w:r>
            <w:r>
              <w:rPr>
                <w:rFonts w:ascii="Times New Roman" w:hAnsi="Times New Roman"/>
                <w:lang w:eastAsia="ru-RU"/>
              </w:rPr>
              <w:t>-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дуальные карточки</w:t>
            </w:r>
          </w:p>
        </w:tc>
        <w:tc>
          <w:tcPr>
            <w:tcW w:w="634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1 -5.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№5.14(в.г),5.22,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5.29(в,г)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77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rPr>
          <w:trHeight w:val="1065"/>
        </w:trPr>
        <w:tc>
          <w:tcPr>
            <w:tcW w:w="206" w:type="pct"/>
            <w:gridSpan w:val="2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571" w:type="pct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5EB8">
              <w:rPr>
                <w:rFonts w:ascii="Times New Roman" w:hAnsi="Times New Roman"/>
                <w:lang w:eastAsia="ru-RU"/>
              </w:rPr>
              <w:t xml:space="preserve">Решение задач. 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35EB8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5EB8">
              <w:rPr>
                <w:rFonts w:ascii="Times New Roman" w:hAnsi="Times New Roman"/>
                <w:lang w:eastAsia="ru-RU"/>
              </w:rPr>
              <w:t>Подготовка к контроль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5EB8">
              <w:rPr>
                <w:rFonts w:ascii="Times New Roman" w:hAnsi="Times New Roman"/>
                <w:lang w:eastAsia="ru-RU"/>
              </w:rPr>
              <w:t>ной работе</w:t>
            </w:r>
          </w:p>
        </w:tc>
        <w:tc>
          <w:tcPr>
            <w:tcW w:w="139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5EB8">
              <w:rPr>
                <w:rFonts w:ascii="Times New Roman" w:hAnsi="Times New Roman"/>
                <w:lang w:eastAsia="ru-RU"/>
              </w:rPr>
              <w:t>Урок повторения и обобщения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rPr>
                <w:rFonts w:ascii="Times New Roman" w:hAnsi="Times New Roman"/>
                <w:lang w:eastAsia="ru-RU"/>
              </w:rPr>
            </w:pPr>
            <w:r w:rsidRPr="00035EB8">
              <w:rPr>
                <w:rFonts w:ascii="Times New Roman" w:hAnsi="Times New Roman"/>
                <w:lang w:eastAsia="ru-RU"/>
              </w:rPr>
              <w:t xml:space="preserve">Систематизация знаний по темам главы 1. Устранение пробелов в знаниях учащихся.  Подготовка </w:t>
            </w:r>
            <w:r>
              <w:rPr>
                <w:rFonts w:ascii="Times New Roman" w:hAnsi="Times New Roman"/>
                <w:lang w:eastAsia="ru-RU"/>
              </w:rPr>
              <w:t>к контр.раб</w:t>
            </w:r>
          </w:p>
        </w:tc>
        <w:tc>
          <w:tcPr>
            <w:tcW w:w="1337" w:type="pct"/>
            <w:gridSpan w:val="4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34" w:type="pct"/>
            <w:gridSpan w:val="2"/>
          </w:tcPr>
          <w:p w:rsidR="00E060E9" w:rsidRPr="00035EB8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5EB8">
              <w:rPr>
                <w:rFonts w:ascii="Times New Roman" w:hAnsi="Times New Roman"/>
                <w:lang w:eastAsia="ru-RU"/>
              </w:rPr>
              <w:t>Домашняя</w:t>
            </w:r>
          </w:p>
          <w:p w:rsidR="00E060E9" w:rsidRPr="00035EB8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5EB8">
              <w:rPr>
                <w:rFonts w:ascii="Times New Roman" w:hAnsi="Times New Roman"/>
                <w:lang w:eastAsia="ru-RU"/>
              </w:rPr>
              <w:t xml:space="preserve">контрольная работа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5EB8">
              <w:rPr>
                <w:rFonts w:ascii="Times New Roman" w:hAnsi="Times New Roman"/>
                <w:lang w:eastAsia="ru-RU"/>
              </w:rPr>
              <w:t>№ 1(вар.1)</w:t>
            </w:r>
          </w:p>
        </w:tc>
        <w:tc>
          <w:tcPr>
            <w:tcW w:w="277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Контроль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ная р</w:t>
            </w:r>
            <w:r>
              <w:rPr>
                <w:rFonts w:ascii="Times New Roman" w:hAnsi="Times New Roman"/>
                <w:b/>
                <w:lang w:eastAsia="ru-RU"/>
              </w:rPr>
              <w:t xml:space="preserve">абота  1 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«Математически</w:t>
            </w:r>
            <w:r>
              <w:rPr>
                <w:rFonts w:ascii="Times New Roman" w:hAnsi="Times New Roman"/>
                <w:b/>
                <w:lang w:eastAsia="ru-RU"/>
              </w:rPr>
              <w:t>й язы</w:t>
            </w:r>
            <w:r w:rsidRPr="0005491E">
              <w:rPr>
                <w:rFonts w:ascii="Times New Roman" w:hAnsi="Times New Roman"/>
                <w:b/>
                <w:lang w:eastAsia="ru-RU"/>
              </w:rPr>
              <w:t xml:space="preserve"> Математическая модель»</w:t>
            </w:r>
          </w:p>
          <w:p w:rsidR="00E060E9" w:rsidRPr="006719CD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Анализ контрольной работы.</w:t>
            </w:r>
          </w:p>
        </w:tc>
        <w:tc>
          <w:tcPr>
            <w:tcW w:w="139" w:type="pct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49714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</w:t>
            </w:r>
          </w:p>
          <w:p w:rsidR="00E060E9" w:rsidRPr="0005491E" w:rsidRDefault="00E060E9" w:rsidP="0049714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контроля   и оценки       ЗУН</w:t>
            </w:r>
          </w:p>
          <w:p w:rsidR="00E060E9" w:rsidRPr="0005491E" w:rsidRDefault="00E060E9" w:rsidP="0049714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учащихся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Выявление знаний и умений учащихся, степени усвоения ими материала</w:t>
            </w:r>
          </w:p>
        </w:tc>
        <w:tc>
          <w:tcPr>
            <w:tcW w:w="1337" w:type="pct"/>
            <w:gridSpan w:val="4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Контрольная работа</w:t>
            </w:r>
          </w:p>
        </w:tc>
        <w:tc>
          <w:tcPr>
            <w:tcW w:w="634" w:type="pct"/>
            <w:gridSpan w:val="2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Задания нет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Задание на карточках</w:t>
            </w:r>
          </w:p>
        </w:tc>
        <w:tc>
          <w:tcPr>
            <w:tcW w:w="277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406A37">
        <w:tc>
          <w:tcPr>
            <w:tcW w:w="5000" w:type="pct"/>
            <w:gridSpan w:val="16"/>
            <w:shd w:val="clear" w:color="auto" w:fill="D9D9D9"/>
            <w:vAlign w:val="center"/>
          </w:tcPr>
          <w:p w:rsidR="00E060E9" w:rsidRDefault="00E060E9" w:rsidP="00406A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Глава 2. Линейная функция </w:t>
            </w:r>
            <w:r w:rsidRPr="0005491E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(1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  <w:r w:rsidRPr="0005491E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часов)</w:t>
            </w:r>
          </w:p>
          <w:p w:rsidR="00E060E9" w:rsidRPr="0005491E" w:rsidRDefault="00E060E9" w:rsidP="001627A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E060E9" w:rsidRPr="00892166" w:rsidTr="00645B4E">
        <w:tc>
          <w:tcPr>
            <w:tcW w:w="186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</w:t>
            </w:r>
          </w:p>
        </w:tc>
        <w:tc>
          <w:tcPr>
            <w:tcW w:w="591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Координатная плоскость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Понятия:</w:t>
            </w:r>
            <w:r w:rsidRPr="0005491E">
              <w:rPr>
                <w:rFonts w:ascii="Times New Roman" w:hAnsi="Times New Roman"/>
                <w:bCs/>
                <w:lang w:eastAsia="ru-RU"/>
              </w:rPr>
              <w:t xml:space="preserve"> прямоугольная система координат, координатная плоскость, начало координат,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>координатные углы,  координаты точки (абсцисса, ордината),  оси координат.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>Алгоритм определения координат точки, заданной в прямоугольной системе координат; алгоритм построения точки по известным координатам;  алгоритм построения прямой, удовлетворяющей линейному уравнению с одной переменной</w:t>
            </w: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-понятия:</w:t>
            </w:r>
            <w:r w:rsidRPr="0005491E">
              <w:rPr>
                <w:rFonts w:ascii="Times New Roman" w:hAnsi="Times New Roman"/>
                <w:bCs/>
                <w:lang w:eastAsia="ru-RU"/>
              </w:rPr>
              <w:t xml:space="preserve"> прямоугольная система координат, координатная плоскость, начало координат, координатные углы,  координаты точки (абсцисса, ордината),  оси координат;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>- алгоритм определения координат</w:t>
            </w:r>
            <w:r>
              <w:rPr>
                <w:rFonts w:ascii="Times New Roman" w:hAnsi="Times New Roman"/>
                <w:bCs/>
                <w:lang w:eastAsia="ru-RU"/>
              </w:rPr>
              <w:t xml:space="preserve"> точки, заданной в прям.</w:t>
            </w:r>
            <w:r w:rsidRPr="0005491E">
              <w:rPr>
                <w:rFonts w:ascii="Times New Roman" w:hAnsi="Times New Roman"/>
                <w:bCs/>
                <w:lang w:eastAsia="ru-RU"/>
              </w:rPr>
              <w:t xml:space="preserve"> системе координат; алгоритм построения точки по известным координатам;  алгоритм построения прямой, удовлетворяющей линейному уравнению с одной </w:t>
            </w:r>
            <w:r>
              <w:rPr>
                <w:rFonts w:ascii="Times New Roman" w:hAnsi="Times New Roman"/>
                <w:bCs/>
                <w:lang w:eastAsia="ru-RU"/>
              </w:rPr>
              <w:t>перемен;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>- особенности координат точки, лежащей в том или ином месте координатной плоскости (на коор</w:t>
            </w:r>
            <w:r>
              <w:rPr>
                <w:rFonts w:ascii="Times New Roman" w:hAnsi="Times New Roman"/>
                <w:bCs/>
                <w:lang w:eastAsia="ru-RU"/>
              </w:rPr>
              <w:t>динат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>ной оси, внутри координатного угла).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Уметь: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-находить координаты точки на плоскости; отмечать точку с заданными координатами, используя алгоритм построения точки в прямоугольной системе координат;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определять по координатам точки её положение </w:t>
            </w:r>
            <w:r w:rsidRPr="0005491E">
              <w:rPr>
                <w:rFonts w:ascii="Times New Roman" w:hAnsi="Times New Roman"/>
                <w:bCs/>
                <w:lang w:eastAsia="ru-RU"/>
              </w:rPr>
              <w:t xml:space="preserve">(на координатной оси, внутри координатного угла)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без построения;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применять полученные знания в новой ситуации.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634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6.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6.</w:t>
            </w:r>
            <w:r w:rsidRPr="0005491E">
              <w:rPr>
                <w:rFonts w:ascii="Times New Roman" w:hAnsi="Times New Roman"/>
                <w:lang w:eastAsia="ru-RU"/>
              </w:rPr>
              <w:t xml:space="preserve">9, № </w:t>
            </w:r>
            <w:r>
              <w:rPr>
                <w:rFonts w:ascii="Times New Roman" w:hAnsi="Times New Roman"/>
                <w:lang w:eastAsia="ru-RU"/>
              </w:rPr>
              <w:t>6.</w:t>
            </w:r>
            <w:r w:rsidRPr="0005491E">
              <w:rPr>
                <w:rFonts w:ascii="Times New Roman" w:hAnsi="Times New Roman"/>
                <w:lang w:eastAsia="ru-RU"/>
              </w:rPr>
              <w:t>11,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6.</w:t>
            </w:r>
            <w:r w:rsidRPr="0005491E">
              <w:rPr>
                <w:rFonts w:ascii="Times New Roman" w:hAnsi="Times New Roman"/>
                <w:lang w:eastAsia="ru-RU"/>
              </w:rPr>
              <w:t xml:space="preserve">25(а),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>
              <w:rPr>
                <w:rFonts w:ascii="Times New Roman" w:hAnsi="Times New Roman"/>
                <w:lang w:eastAsia="ru-RU"/>
              </w:rPr>
              <w:t>6.</w:t>
            </w:r>
            <w:r w:rsidRPr="0005491E">
              <w:rPr>
                <w:rFonts w:ascii="Times New Roman" w:hAnsi="Times New Roman"/>
                <w:lang w:eastAsia="ru-RU"/>
              </w:rPr>
              <w:t xml:space="preserve"> 26 (г), 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6.</w:t>
            </w:r>
            <w:r w:rsidRPr="0005491E">
              <w:rPr>
                <w:rFonts w:ascii="Times New Roman" w:hAnsi="Times New Roman"/>
                <w:lang w:eastAsia="ru-RU"/>
              </w:rPr>
              <w:t xml:space="preserve"> 37 (а)*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77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186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</w:t>
            </w:r>
          </w:p>
        </w:tc>
        <w:tc>
          <w:tcPr>
            <w:tcW w:w="591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Координатная плоскость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применения и совершенствования знаний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Понятия:</w:t>
            </w:r>
            <w:r w:rsidRPr="0005491E">
              <w:rPr>
                <w:rFonts w:ascii="Times New Roman" w:hAnsi="Times New Roman"/>
                <w:bCs/>
                <w:lang w:eastAsia="ru-RU"/>
              </w:rPr>
              <w:t xml:space="preserve"> прямоугольная система координат, координатная плоскость, начало координат, координатные углы,  координаты точки (абсцисса, ордината),  оси координат.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>Алгоритм определения координат точки, заданной в прямоугольной системе координат; алгоритм построения точки по известным координатам;  алгоритм построения прямой, удовлетворяющей линейному уравнению с одной переменной</w:t>
            </w: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-понятия:</w:t>
            </w:r>
            <w:r w:rsidRPr="0005491E">
              <w:rPr>
                <w:rFonts w:ascii="Times New Roman" w:hAnsi="Times New Roman"/>
                <w:bCs/>
                <w:lang w:eastAsia="ru-RU"/>
              </w:rPr>
              <w:t xml:space="preserve"> прямоугольная система координат, координатная плоскость, начало координат, координатные углы, 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>координаты точки (абсцисса, ордината),  оси координат;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>- алгоритм определения координат точки, заданной в прямоугольной системе координат; алгоритм построения точки по известным координатам;  алгоритм построения прямой, удовлетворяющей линейному уравнению с одной переменной;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>- особенности координат точки, лежащей в том или ином месте координатной плоскости (на координатной оси, внутри координатного угла).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Уметь: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-находить координаты точки на плоскости; отмечать точку с заданными координатами, используя алгоритм построения точки в прямоугольной системе координат;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определять по координатам точки её положение </w:t>
            </w:r>
            <w:r w:rsidRPr="0005491E">
              <w:rPr>
                <w:rFonts w:ascii="Times New Roman" w:hAnsi="Times New Roman"/>
                <w:bCs/>
                <w:lang w:eastAsia="ru-RU"/>
              </w:rPr>
              <w:t xml:space="preserve">(на координатной оси, внутри координатного угла)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без построения;</w:t>
            </w:r>
          </w:p>
          <w:p w:rsidR="00E060E9" w:rsidRPr="001627A0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применять полученные знания в новой ситуации; переводить информацию из одной знаковой системы в другую</w:t>
            </w:r>
          </w:p>
        </w:tc>
        <w:tc>
          <w:tcPr>
            <w:tcW w:w="369" w:type="pct"/>
          </w:tcPr>
          <w:p w:rsidR="00E060E9" w:rsidRPr="0005491E" w:rsidRDefault="00E060E9" w:rsidP="00AD4BD4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Сам.</w:t>
            </w:r>
          </w:p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работа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7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634" w:type="pct"/>
            <w:gridSpan w:val="2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6.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lang w:eastAsia="ru-RU"/>
              </w:rPr>
              <w:t>6.</w:t>
            </w:r>
            <w:r w:rsidRPr="0005491E">
              <w:rPr>
                <w:rFonts w:ascii="Times New Roman" w:hAnsi="Times New Roman"/>
                <w:lang w:eastAsia="ru-RU"/>
              </w:rPr>
              <w:t xml:space="preserve"> 30, №</w:t>
            </w:r>
            <w:r>
              <w:rPr>
                <w:rFonts w:ascii="Times New Roman" w:hAnsi="Times New Roman"/>
                <w:lang w:eastAsia="ru-RU"/>
              </w:rPr>
              <w:t>6.</w:t>
            </w:r>
            <w:r w:rsidRPr="0005491E">
              <w:rPr>
                <w:rFonts w:ascii="Times New Roman" w:hAnsi="Times New Roman"/>
                <w:lang w:eastAsia="ru-RU"/>
              </w:rPr>
              <w:t xml:space="preserve"> 36,</w:t>
            </w:r>
          </w:p>
          <w:p w:rsidR="00E060E9" w:rsidRPr="0005491E" w:rsidRDefault="00E060E9" w:rsidP="001627A0">
            <w:pPr>
              <w:tabs>
                <w:tab w:val="left" w:pos="-106"/>
              </w:tabs>
              <w:spacing w:after="0" w:line="240" w:lineRule="auto"/>
              <w:ind w:left="-106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lang w:eastAsia="ru-RU"/>
              </w:rPr>
              <w:t>6.</w:t>
            </w:r>
            <w:r w:rsidRPr="0005491E">
              <w:rPr>
                <w:rFonts w:ascii="Times New Roman" w:hAnsi="Times New Roman"/>
                <w:lang w:eastAsia="ru-RU"/>
              </w:rPr>
              <w:t xml:space="preserve"> 32 (б),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№ </w:t>
            </w:r>
            <w:r>
              <w:rPr>
                <w:rFonts w:ascii="Times New Roman" w:hAnsi="Times New Roman"/>
                <w:lang w:eastAsia="ru-RU"/>
              </w:rPr>
              <w:t>6.</w:t>
            </w:r>
            <w:r w:rsidRPr="0005491E">
              <w:rPr>
                <w:rFonts w:ascii="Times New Roman" w:hAnsi="Times New Roman"/>
                <w:lang w:eastAsia="ru-RU"/>
              </w:rPr>
              <w:t>39 (а) *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77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186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</w:t>
            </w:r>
          </w:p>
        </w:tc>
        <w:tc>
          <w:tcPr>
            <w:tcW w:w="591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Линейное уравнение с двумя переменными и его график.</w:t>
            </w:r>
          </w:p>
        </w:tc>
        <w:tc>
          <w:tcPr>
            <w:tcW w:w="139" w:type="pct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>Введение понятия «линейное уравнение с двумя переменными»</w:t>
            </w:r>
            <w:r w:rsidRPr="0005491E">
              <w:rPr>
                <w:rFonts w:ascii="Times New Roman" w:eastAsia="Times New Roman" w:hAnsi="Times New Roman"/>
                <w:bCs/>
                <w:position w:val="-12"/>
                <w:lang w:eastAsia="ru-RU"/>
              </w:rPr>
              <w:object w:dxaOrig="166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2.25pt;height:14.25pt" o:ole="">
                  <v:imagedata r:id="rId7" o:title=""/>
                </v:shape>
                <o:OLEObject Type="Embed" ProgID="Equation.DSMT4" ShapeID="_x0000_i1025" DrawAspect="Content" ObjectID="_1505221419" r:id="rId8"/>
              </w:object>
            </w:r>
            <w:r w:rsidRPr="0005491E">
              <w:rPr>
                <w:rFonts w:ascii="Times New Roman" w:hAnsi="Times New Roman"/>
                <w:bCs/>
                <w:lang w:eastAsia="ru-RU"/>
              </w:rPr>
              <w:t>, его решение». Алгоритм нахождения корней линейного уравнения с двумя переменными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Знать: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определение линейного уравнения с двумя переменными, решения уравнения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color w:val="000000"/>
                <w:lang w:val="en-US" w:eastAsia="ru-RU"/>
              </w:rPr>
              <w:t>ax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+ </w:t>
            </w:r>
            <w:r w:rsidRPr="0005491E">
              <w:rPr>
                <w:rFonts w:ascii="Times New Roman" w:hAnsi="Times New Roman"/>
                <w:color w:val="000000"/>
                <w:lang w:val="en-US" w:eastAsia="ru-RU"/>
              </w:rPr>
              <w:t>by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+ </w:t>
            </w:r>
            <w:r w:rsidRPr="0005491E">
              <w:rPr>
                <w:rFonts w:ascii="Times New Roman" w:hAnsi="Times New Roman"/>
                <w:color w:val="000000"/>
                <w:lang w:val="en-US" w:eastAsia="ru-RU"/>
              </w:rPr>
              <w:t>c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= 0; </w:t>
            </w:r>
            <w:r w:rsidRPr="0005491E">
              <w:rPr>
                <w:rFonts w:ascii="Times New Roman" w:hAnsi="Times New Roman"/>
                <w:bCs/>
                <w:lang w:eastAsia="ru-RU"/>
              </w:rPr>
              <w:t>алгоритм нахождения корней линейного уравнения с двумя переменными;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 xml:space="preserve">- приёмы </w:t>
            </w:r>
            <w:r w:rsidRPr="0005491E">
              <w:rPr>
                <w:rFonts w:ascii="Times New Roman" w:hAnsi="Times New Roman"/>
                <w:lang w:eastAsia="ru-RU"/>
              </w:rPr>
              <w:t xml:space="preserve">составления математической модели реальной ситуации в виде </w:t>
            </w:r>
            <w:r w:rsidRPr="0005491E">
              <w:rPr>
                <w:rFonts w:ascii="Times New Roman" w:hAnsi="Times New Roman"/>
                <w:bCs/>
                <w:lang w:eastAsia="ru-RU"/>
              </w:rPr>
              <w:t>линейного уравнения с двумя переменными.</w:t>
            </w:r>
          </w:p>
          <w:p w:rsidR="00E060E9" w:rsidRPr="00700085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>решать задачи по алгоритму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634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§ 7. 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7.</w:t>
            </w:r>
            <w:r w:rsidRPr="0005491E">
              <w:rPr>
                <w:rFonts w:ascii="Times New Roman" w:hAnsi="Times New Roman"/>
                <w:lang w:eastAsia="ru-RU"/>
              </w:rPr>
              <w:t xml:space="preserve"> 9, № </w:t>
            </w:r>
            <w:r>
              <w:rPr>
                <w:rFonts w:ascii="Times New Roman" w:hAnsi="Times New Roman"/>
                <w:lang w:eastAsia="ru-RU"/>
              </w:rPr>
              <w:t>7.</w:t>
            </w:r>
            <w:r w:rsidRPr="0005491E">
              <w:rPr>
                <w:rFonts w:ascii="Times New Roman" w:hAnsi="Times New Roman"/>
                <w:lang w:eastAsia="ru-RU"/>
              </w:rPr>
              <w:t>11,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7.</w:t>
            </w:r>
            <w:r w:rsidRPr="0005491E">
              <w:rPr>
                <w:rFonts w:ascii="Times New Roman" w:hAnsi="Times New Roman"/>
                <w:lang w:eastAsia="ru-RU"/>
              </w:rPr>
              <w:t xml:space="preserve">25(а), 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7.</w:t>
            </w:r>
            <w:r w:rsidRPr="0005491E">
              <w:rPr>
                <w:rFonts w:ascii="Times New Roman" w:hAnsi="Times New Roman"/>
                <w:lang w:eastAsia="ru-RU"/>
              </w:rPr>
              <w:t xml:space="preserve">26 (г), 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7.</w:t>
            </w:r>
            <w:r w:rsidRPr="0005491E">
              <w:rPr>
                <w:rFonts w:ascii="Times New Roman" w:hAnsi="Times New Roman"/>
                <w:lang w:eastAsia="ru-RU"/>
              </w:rPr>
              <w:t>37 (а)*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77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186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</w:t>
            </w:r>
          </w:p>
        </w:tc>
        <w:tc>
          <w:tcPr>
            <w:tcW w:w="591" w:type="pct"/>
            <w:gridSpan w:val="2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Линейное уравнение с двумя перемен</w:t>
            </w:r>
            <w:r>
              <w:rPr>
                <w:rFonts w:ascii="Times New Roman" w:hAnsi="Times New Roman"/>
                <w:lang w:eastAsia="ru-RU"/>
              </w:rPr>
              <w:t>-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ными и его график.</w:t>
            </w:r>
          </w:p>
        </w:tc>
        <w:tc>
          <w:tcPr>
            <w:tcW w:w="139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832" w:type="pct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 xml:space="preserve">Введение понятия «график линейного уравнения с двумя переменными; алгоритм построения графика уравнения </w:t>
            </w:r>
            <w:r w:rsidRPr="0005491E">
              <w:rPr>
                <w:rFonts w:ascii="Times New Roman" w:eastAsia="Times New Roman" w:hAnsi="Times New Roman"/>
                <w:bCs/>
                <w:position w:val="-12"/>
                <w:lang w:eastAsia="ru-RU"/>
              </w:rPr>
              <w:object w:dxaOrig="1660" w:dyaOrig="360">
                <v:shape id="_x0000_i1026" type="#_x0000_t75" style="width:62.25pt;height:14.25pt" o:ole="">
                  <v:imagedata r:id="rId7" o:title=""/>
                </v:shape>
                <o:OLEObject Type="Embed" ProgID="Equation.DSMT4" ShapeID="_x0000_i1026" DrawAspect="Content" ObjectID="_1505221420" r:id="rId9"/>
              </w:object>
            </w:r>
            <w:r w:rsidRPr="0005491E">
              <w:rPr>
                <w:rFonts w:ascii="Times New Roman" w:hAnsi="Times New Roman"/>
                <w:bCs/>
                <w:position w:val="-12"/>
                <w:lang w:eastAsia="ru-RU"/>
              </w:rPr>
              <w:t>.Графический и алгебраический способы нахождения точки пересечения двух  прямых.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определение  </w:t>
            </w:r>
            <w:r w:rsidRPr="0005491E">
              <w:rPr>
                <w:rFonts w:ascii="Times New Roman" w:hAnsi="Times New Roman"/>
                <w:bCs/>
                <w:lang w:eastAsia="ru-RU"/>
              </w:rPr>
              <w:t>графика линейного уравнения с двумя переменными;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>- алгоритм построения графика уравнения;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bCs/>
                <w:position w:val="-12"/>
                <w:lang w:eastAsia="ru-RU"/>
              </w:rPr>
              <w:t>графический и алгебраический способы нахождения точки пересечения двух прямых.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Уметь: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-строить график </w:t>
            </w:r>
            <w:r w:rsidRPr="0005491E">
              <w:rPr>
                <w:rFonts w:ascii="Times New Roman" w:hAnsi="Times New Roman"/>
                <w:bCs/>
                <w:lang w:eastAsia="ru-RU"/>
              </w:rPr>
              <w:t xml:space="preserve">линейного уравнения с двумя переменными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на координатной плоскости;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создавать алгоритмы деятельности, переводить информацию из одной знаковой системы в другую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</w:t>
            </w:r>
            <w:r w:rsidRPr="00410296">
              <w:rPr>
                <w:rFonts w:ascii="Times New Roman" w:hAnsi="Times New Roman"/>
                <w:lang w:eastAsia="ru-RU"/>
              </w:rPr>
              <w:t>Индивидуальные карточки</w:t>
            </w:r>
            <w:r w:rsidRPr="0005491E">
              <w:rPr>
                <w:rFonts w:ascii="Times New Roman" w:hAnsi="Times New Roman"/>
                <w:lang w:eastAsia="ru-RU"/>
              </w:rPr>
              <w:t xml:space="preserve"> Сам.</w:t>
            </w:r>
          </w:p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работа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8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634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7.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>
              <w:rPr>
                <w:rFonts w:ascii="Times New Roman" w:hAnsi="Times New Roman"/>
                <w:lang w:eastAsia="ru-RU"/>
              </w:rPr>
              <w:t>7.</w:t>
            </w:r>
            <w:r w:rsidRPr="0005491E">
              <w:rPr>
                <w:rFonts w:ascii="Times New Roman" w:hAnsi="Times New Roman"/>
                <w:lang w:eastAsia="ru-RU"/>
              </w:rPr>
              <w:t xml:space="preserve"> 18 (а),          №</w:t>
            </w:r>
            <w:r>
              <w:rPr>
                <w:rFonts w:ascii="Times New Roman" w:hAnsi="Times New Roman"/>
                <w:lang w:eastAsia="ru-RU"/>
              </w:rPr>
              <w:t>7.</w:t>
            </w:r>
            <w:r w:rsidRPr="0005491E">
              <w:rPr>
                <w:rFonts w:ascii="Times New Roman" w:hAnsi="Times New Roman"/>
                <w:lang w:eastAsia="ru-RU"/>
              </w:rPr>
              <w:t xml:space="preserve"> 21(б),  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7.</w:t>
            </w:r>
            <w:r w:rsidRPr="0005491E">
              <w:rPr>
                <w:rFonts w:ascii="Times New Roman" w:hAnsi="Times New Roman"/>
                <w:lang w:eastAsia="ru-RU"/>
              </w:rPr>
              <w:t xml:space="preserve"> 26 (а, в),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7.</w:t>
            </w:r>
            <w:r w:rsidRPr="0005491E">
              <w:rPr>
                <w:rFonts w:ascii="Times New Roman" w:hAnsi="Times New Roman"/>
                <w:lang w:eastAsia="ru-RU"/>
              </w:rPr>
              <w:t xml:space="preserve"> 32 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77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186" w:type="pct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</w:t>
            </w:r>
          </w:p>
        </w:tc>
        <w:tc>
          <w:tcPr>
            <w:tcW w:w="591" w:type="pct"/>
            <w:gridSpan w:val="2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Линейное уравнение с двумя 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переменными и его график.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Линейное уравнение с двумя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10296">
              <w:rPr>
                <w:rFonts w:ascii="Times New Roman" w:hAnsi="Times New Roman"/>
                <w:lang w:eastAsia="ru-RU"/>
              </w:rPr>
              <w:t>переменными и его график.</w:t>
            </w:r>
          </w:p>
        </w:tc>
        <w:tc>
          <w:tcPr>
            <w:tcW w:w="139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применения и совершенствования знаний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10296">
              <w:rPr>
                <w:rFonts w:ascii="Times New Roman" w:hAnsi="Times New Roman"/>
                <w:lang w:eastAsia="ru-RU"/>
              </w:rPr>
              <w:t>Урок применения и совершенствования знаний</w:t>
            </w:r>
          </w:p>
        </w:tc>
        <w:tc>
          <w:tcPr>
            <w:tcW w:w="832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определение  </w:t>
            </w:r>
            <w:r w:rsidRPr="0005491E">
              <w:rPr>
                <w:rFonts w:ascii="Times New Roman" w:hAnsi="Times New Roman"/>
                <w:bCs/>
                <w:lang w:eastAsia="ru-RU"/>
              </w:rPr>
              <w:t>графика линейного уравнения с двумя переменными;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>- алгоритм построения графика уравнения;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 xml:space="preserve">   </w:t>
            </w:r>
            <w:r w:rsidRPr="0005491E">
              <w:rPr>
                <w:rFonts w:ascii="Times New Roman" w:hAnsi="Times New Roman"/>
                <w:bCs/>
                <w:position w:val="-12"/>
                <w:lang w:eastAsia="ru-RU"/>
              </w:rPr>
              <w:t>графический и алгебраический способы нахождения точки пересечения двух прямых.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Уметь: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-решать комбинированные задачи с использованием более чем 3 алгоритмов; применять полученные знания в новой ситуации;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переводить информацию из одной знаковой системы в другую</w:t>
            </w:r>
          </w:p>
        </w:tc>
        <w:tc>
          <w:tcPr>
            <w:tcW w:w="369" w:type="pct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Индивидуальные карточки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410296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10296">
              <w:rPr>
                <w:rFonts w:ascii="Times New Roman" w:hAnsi="Times New Roman"/>
                <w:lang w:eastAsia="ru-RU"/>
              </w:rPr>
              <w:t>Сам.</w:t>
            </w:r>
          </w:p>
          <w:p w:rsidR="00E060E9" w:rsidRPr="00410296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10296">
              <w:rPr>
                <w:rFonts w:ascii="Times New Roman" w:hAnsi="Times New Roman"/>
                <w:lang w:eastAsia="ru-RU"/>
              </w:rPr>
              <w:t xml:space="preserve">  работа</w:t>
            </w:r>
          </w:p>
          <w:p w:rsidR="00E060E9" w:rsidRPr="00410296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10296">
              <w:rPr>
                <w:rFonts w:ascii="Times New Roman" w:hAnsi="Times New Roman"/>
                <w:lang w:eastAsia="ru-RU"/>
              </w:rPr>
              <w:t>№ 8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410296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634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7.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7.</w:t>
            </w:r>
            <w:r w:rsidRPr="0005491E">
              <w:rPr>
                <w:rFonts w:ascii="Times New Roman" w:hAnsi="Times New Roman"/>
                <w:lang w:eastAsia="ru-RU"/>
              </w:rPr>
              <w:t>29, №</w:t>
            </w:r>
            <w:r>
              <w:rPr>
                <w:rFonts w:ascii="Times New Roman" w:hAnsi="Times New Roman"/>
                <w:lang w:eastAsia="ru-RU"/>
              </w:rPr>
              <w:t>7.</w:t>
            </w:r>
            <w:r w:rsidRPr="0005491E">
              <w:rPr>
                <w:rFonts w:ascii="Times New Roman" w:hAnsi="Times New Roman"/>
                <w:lang w:eastAsia="ru-RU"/>
              </w:rPr>
              <w:t xml:space="preserve">35, 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7.</w:t>
            </w:r>
            <w:r w:rsidRPr="0005491E">
              <w:rPr>
                <w:rFonts w:ascii="Times New Roman" w:hAnsi="Times New Roman"/>
                <w:lang w:eastAsia="ru-RU"/>
              </w:rPr>
              <w:t>37 (а, б)</w:t>
            </w:r>
          </w:p>
          <w:p w:rsidR="00E060E9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</w:t>
            </w:r>
          </w:p>
          <w:p w:rsidR="00E060E9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410296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10296">
              <w:rPr>
                <w:rFonts w:ascii="Times New Roman" w:hAnsi="Times New Roman"/>
                <w:lang w:eastAsia="ru-RU"/>
              </w:rPr>
              <w:t>§ 7.</w:t>
            </w:r>
          </w:p>
          <w:p w:rsidR="00E060E9" w:rsidRPr="00410296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№ 7.31, №7.36(а,б)</w:t>
            </w:r>
            <w:r w:rsidRPr="00410296">
              <w:rPr>
                <w:rFonts w:ascii="Times New Roman" w:hAnsi="Times New Roman"/>
                <w:lang w:eastAsia="ru-RU"/>
              </w:rPr>
              <w:t xml:space="preserve">,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410296">
              <w:rPr>
                <w:rFonts w:ascii="Times New Roman" w:hAnsi="Times New Roman"/>
                <w:lang w:eastAsia="ru-RU"/>
              </w:rPr>
              <w:t xml:space="preserve">  </w:t>
            </w:r>
          </w:p>
        </w:tc>
        <w:tc>
          <w:tcPr>
            <w:tcW w:w="277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186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</w:t>
            </w:r>
          </w:p>
        </w:tc>
        <w:tc>
          <w:tcPr>
            <w:tcW w:w="591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Линейная функция и её график</w:t>
            </w:r>
          </w:p>
        </w:tc>
        <w:tc>
          <w:tcPr>
            <w:tcW w:w="139" w:type="pct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4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1627A0" w:rsidRDefault="00E060E9" w:rsidP="001627A0">
            <w:pPr>
              <w:spacing w:after="0" w:line="240" w:lineRule="auto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 xml:space="preserve">Введение понятий: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линейная функция, независимая переменная (аргумент), зависимая переменная. Алгоритм  преобразования </w:t>
            </w:r>
            <w:r w:rsidRPr="0005491E">
              <w:rPr>
                <w:rFonts w:ascii="Times New Roman" w:hAnsi="Times New Roman"/>
                <w:bCs/>
                <w:lang w:eastAsia="ru-RU"/>
              </w:rPr>
              <w:t>линейного уравнения с двумя переменными к виду линейной функции;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определения: линейная функция, независимая переменная (аргумент), зависимая переменная;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- алгоритм  преобразования </w:t>
            </w:r>
            <w:r w:rsidRPr="0005491E">
              <w:rPr>
                <w:rFonts w:ascii="Times New Roman" w:hAnsi="Times New Roman"/>
                <w:bCs/>
                <w:lang w:eastAsia="ru-RU"/>
              </w:rPr>
              <w:t>линейного уравнения с двумя переменными к виду линейной функции.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преобразовывать линейное уравнение к виду линейной функции у = </w:t>
            </w:r>
            <w:r w:rsidRPr="0005491E">
              <w:rPr>
                <w:rFonts w:ascii="Times New Roman" w:hAnsi="Times New Roman"/>
                <w:color w:val="000000"/>
                <w:lang w:val="en-US" w:eastAsia="ru-RU"/>
              </w:rPr>
              <w:t>kx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+</w:t>
            </w:r>
            <w:r w:rsidRPr="0005491E">
              <w:rPr>
                <w:rFonts w:ascii="Times New Roman" w:hAnsi="Times New Roman"/>
                <w:color w:val="000000"/>
                <w:lang w:val="en-US" w:eastAsia="ru-RU"/>
              </w:rPr>
              <w:t>m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, находить значение функции при заданном значении аргумента, находить значение аргумента при заданном значении функции;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lang w:eastAsia="ru-RU"/>
              </w:rPr>
              <w:t xml:space="preserve"> решать задачи по алгоритму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Сам.</w:t>
            </w:r>
          </w:p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работа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9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634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§ 8. </w:t>
            </w:r>
          </w:p>
          <w:p w:rsidR="00E060E9" w:rsidRPr="0005491E" w:rsidRDefault="00E060E9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8.</w:t>
            </w:r>
            <w:r w:rsidRPr="0005491E">
              <w:rPr>
                <w:rFonts w:ascii="Times New Roman" w:hAnsi="Times New Roman"/>
                <w:lang w:eastAsia="ru-RU"/>
              </w:rPr>
              <w:t xml:space="preserve"> 11,</w:t>
            </w:r>
          </w:p>
          <w:p w:rsidR="00E060E9" w:rsidRPr="0005491E" w:rsidRDefault="00E060E9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8.</w:t>
            </w:r>
            <w:r w:rsidRPr="0005491E">
              <w:rPr>
                <w:rFonts w:ascii="Times New Roman" w:hAnsi="Times New Roman"/>
                <w:lang w:eastAsia="ru-RU"/>
              </w:rPr>
              <w:t xml:space="preserve">51(б), 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8.</w:t>
            </w:r>
            <w:r w:rsidRPr="0005491E">
              <w:rPr>
                <w:rFonts w:ascii="Times New Roman" w:hAnsi="Times New Roman"/>
                <w:lang w:eastAsia="ru-RU"/>
              </w:rPr>
              <w:t>53(а, б),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lang w:eastAsia="ru-RU"/>
              </w:rPr>
              <w:t>8.</w:t>
            </w:r>
            <w:r w:rsidRPr="0005491E">
              <w:rPr>
                <w:rFonts w:ascii="Times New Roman" w:hAnsi="Times New Roman"/>
                <w:lang w:eastAsia="ru-RU"/>
              </w:rPr>
              <w:t>56</w:t>
            </w:r>
          </w:p>
        </w:tc>
        <w:tc>
          <w:tcPr>
            <w:tcW w:w="277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186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</w:t>
            </w:r>
          </w:p>
        </w:tc>
        <w:tc>
          <w:tcPr>
            <w:tcW w:w="591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Линейная функция и её график</w:t>
            </w:r>
          </w:p>
        </w:tc>
        <w:tc>
          <w:tcPr>
            <w:tcW w:w="139" w:type="pct"/>
            <w:vMerge/>
          </w:tcPr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Комбини</w:t>
            </w:r>
          </w:p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рованный</w:t>
            </w:r>
          </w:p>
          <w:p w:rsidR="00E060E9" w:rsidRPr="0005491E" w:rsidRDefault="00E060E9" w:rsidP="001627A0">
            <w:pPr>
              <w:spacing w:after="0" w:line="240" w:lineRule="auto"/>
              <w:ind w:left="-107"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 урок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>Введение понятия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 xml:space="preserve"> «график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линейной функции».  Алгоритм  построения графика Приёмы чтения графика. Приёмы решения уравнений и неравенств с помощью графиков</w:t>
            </w: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определение графика линейной функции;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алгоритм  построения графика;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приёмы чтения графика;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 приёмы решения уравнений и неравенств с помощью графиков.</w:t>
            </w:r>
          </w:p>
          <w:p w:rsidR="00E060E9" w:rsidRPr="00337937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  <w:r w:rsidRPr="0005491E">
              <w:rPr>
                <w:rFonts w:ascii="Times New Roman" w:hAnsi="Times New Roman"/>
                <w:lang w:eastAsia="ru-RU"/>
              </w:rPr>
              <w:t>строить график</w:t>
            </w:r>
            <w:r w:rsidRPr="0005491E">
              <w:rPr>
                <w:rFonts w:ascii="Times New Roman" w:hAnsi="Times New Roman"/>
                <w:b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линейной функции, применять приёмы чтения графика,  приёмы решения уравнений и неравенств с помощью графиков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Сам.</w:t>
            </w:r>
          </w:p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работа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10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634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8.</w:t>
            </w:r>
          </w:p>
          <w:p w:rsidR="00E060E9" w:rsidRPr="0005491E" w:rsidRDefault="00E060E9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8.</w:t>
            </w:r>
            <w:r w:rsidRPr="0005491E">
              <w:rPr>
                <w:rFonts w:ascii="Times New Roman" w:hAnsi="Times New Roman"/>
                <w:lang w:eastAsia="ru-RU"/>
              </w:rPr>
              <w:t>28,</w:t>
            </w:r>
          </w:p>
          <w:p w:rsidR="00E060E9" w:rsidRPr="0005491E" w:rsidRDefault="00E060E9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8.</w:t>
            </w:r>
            <w:r w:rsidRPr="0005491E">
              <w:rPr>
                <w:rFonts w:ascii="Times New Roman" w:hAnsi="Times New Roman"/>
                <w:lang w:eastAsia="ru-RU"/>
              </w:rPr>
              <w:t xml:space="preserve"> 30,  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8.</w:t>
            </w:r>
            <w:r w:rsidRPr="0005491E">
              <w:rPr>
                <w:rFonts w:ascii="Times New Roman" w:hAnsi="Times New Roman"/>
                <w:lang w:eastAsia="ru-RU"/>
              </w:rPr>
              <w:t>49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77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186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</w:t>
            </w:r>
          </w:p>
        </w:tc>
        <w:tc>
          <w:tcPr>
            <w:tcW w:w="591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Линейная функция и её график</w:t>
            </w:r>
          </w:p>
        </w:tc>
        <w:tc>
          <w:tcPr>
            <w:tcW w:w="139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применения и совершенствования знаний</w:t>
            </w:r>
          </w:p>
        </w:tc>
        <w:tc>
          <w:tcPr>
            <w:tcW w:w="832" w:type="pct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Закрепление теоретических знаний по изучаемой теме. Обучение применению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алгоритма  преобразования </w:t>
            </w:r>
            <w:r w:rsidRPr="0005491E">
              <w:rPr>
                <w:rFonts w:ascii="Times New Roman" w:hAnsi="Times New Roman"/>
                <w:bCs/>
                <w:lang w:eastAsia="ru-RU"/>
              </w:rPr>
              <w:t>линейного уравнения с двумя переменными к виду линейной функции;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алгоритма  построения графика;</w:t>
            </w:r>
          </w:p>
          <w:p w:rsidR="00E060E9" w:rsidRPr="001627A0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приёмов чтения графика;  приёмов решения уравнений и неравенств с помощью графиков</w:t>
            </w:r>
          </w:p>
        </w:tc>
        <w:tc>
          <w:tcPr>
            <w:tcW w:w="1337" w:type="pct"/>
            <w:gridSpan w:val="4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Знать: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основные понятия по теме;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алгоритм  преобразования </w:t>
            </w:r>
            <w:r w:rsidRPr="0005491E">
              <w:rPr>
                <w:rFonts w:ascii="Times New Roman" w:hAnsi="Times New Roman"/>
                <w:bCs/>
                <w:lang w:eastAsia="ru-RU"/>
              </w:rPr>
              <w:t>линейного уравнения с двумя переменными к виду линейной функции;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алгоритм  построения графика;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приёмы чтения графика;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 приёмы решения уравнений и неравенств с помощью графиков.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lang w:eastAsia="ru-RU"/>
              </w:rPr>
              <w:t xml:space="preserve"> создавать алгоритмы деятельности, переводить информацию из одной знаковой системы в другую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3D6EE1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Тест № 9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634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§ 8. </w:t>
            </w:r>
          </w:p>
          <w:p w:rsidR="00E060E9" w:rsidRPr="0005491E" w:rsidRDefault="00E060E9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8.</w:t>
            </w:r>
            <w:r w:rsidRPr="0005491E">
              <w:rPr>
                <w:rFonts w:ascii="Times New Roman" w:hAnsi="Times New Roman"/>
                <w:lang w:eastAsia="ru-RU"/>
              </w:rPr>
              <w:t xml:space="preserve"> 50,</w:t>
            </w:r>
          </w:p>
          <w:p w:rsidR="00E060E9" w:rsidRPr="0005491E" w:rsidRDefault="00E060E9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8.</w:t>
            </w:r>
            <w:r w:rsidRPr="0005491E">
              <w:rPr>
                <w:rFonts w:ascii="Times New Roman" w:hAnsi="Times New Roman"/>
                <w:lang w:eastAsia="ru-RU"/>
              </w:rPr>
              <w:t xml:space="preserve">64,  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8.</w:t>
            </w:r>
            <w:r w:rsidRPr="0005491E">
              <w:rPr>
                <w:rFonts w:ascii="Times New Roman" w:hAnsi="Times New Roman"/>
                <w:lang w:eastAsia="ru-RU"/>
              </w:rPr>
              <w:t xml:space="preserve"> 66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77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186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591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Линейная функция и её график</w:t>
            </w:r>
          </w:p>
        </w:tc>
        <w:tc>
          <w:tcPr>
            <w:tcW w:w="139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применения и совершенствования знаний</w:t>
            </w:r>
          </w:p>
        </w:tc>
        <w:tc>
          <w:tcPr>
            <w:tcW w:w="832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pct"/>
            <w:gridSpan w:val="4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634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§ 8. </w:t>
            </w:r>
          </w:p>
          <w:p w:rsidR="00E060E9" w:rsidRPr="0005491E" w:rsidRDefault="00E060E9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8.</w:t>
            </w:r>
            <w:r w:rsidRPr="0005491E">
              <w:rPr>
                <w:rFonts w:ascii="Times New Roman" w:hAnsi="Times New Roman"/>
                <w:lang w:eastAsia="ru-RU"/>
              </w:rPr>
              <w:t>57,</w:t>
            </w:r>
          </w:p>
          <w:p w:rsidR="00E060E9" w:rsidRPr="0005491E" w:rsidRDefault="00E060E9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8.</w:t>
            </w:r>
            <w:r w:rsidRPr="0005491E">
              <w:rPr>
                <w:rFonts w:ascii="Times New Roman" w:hAnsi="Times New Roman"/>
                <w:lang w:eastAsia="ru-RU"/>
              </w:rPr>
              <w:t xml:space="preserve">60,  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8.</w:t>
            </w:r>
            <w:r w:rsidRPr="0005491E">
              <w:rPr>
                <w:rFonts w:ascii="Times New Roman" w:hAnsi="Times New Roman"/>
                <w:lang w:eastAsia="ru-RU"/>
              </w:rPr>
              <w:t>62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77" w:type="pct"/>
            <w:gridSpan w:val="2"/>
          </w:tcPr>
          <w:p w:rsidR="00E060E9" w:rsidRPr="00DB081A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186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</w:t>
            </w:r>
          </w:p>
        </w:tc>
        <w:tc>
          <w:tcPr>
            <w:tcW w:w="591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Прямая пропорциональность и её график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9" w:type="pct"/>
          </w:tcPr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417" w:type="pct"/>
          </w:tcPr>
          <w:p w:rsidR="00E060E9" w:rsidRPr="0005491E" w:rsidRDefault="00E060E9" w:rsidP="001839B3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Комбини</w:t>
            </w:r>
          </w:p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рованный урок</w:t>
            </w:r>
          </w:p>
        </w:tc>
        <w:tc>
          <w:tcPr>
            <w:tcW w:w="832" w:type="pct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 xml:space="preserve">Введение понятий: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прямая пропорциональность, коэффициент пропорциональности, угловой коэффициент,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возрастающая (убывающая) функция,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график прямой пропорциональности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Знать: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-определения прямой пропорциональности, коэффициента пропорциональности, углового коэффициента, возрастающей (убывающей) функции;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алгоритм построения графика прямой пропорциональности;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способы задания формулой данного графика прямой пропорциональности;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особенности расположения графика </w:t>
            </w:r>
            <w:r w:rsidRPr="0005491E">
              <w:rPr>
                <w:rFonts w:ascii="Times New Roman" w:hAnsi="Times New Roman"/>
                <w:bCs/>
                <w:lang w:eastAsia="ru-RU"/>
              </w:rPr>
              <w:t xml:space="preserve">линейной функции в зависимости от знаков </w:t>
            </w:r>
            <w:r w:rsidRPr="0005491E">
              <w:rPr>
                <w:rFonts w:ascii="Times New Roman" w:hAnsi="Times New Roman"/>
                <w:bCs/>
                <w:lang w:val="en-US" w:eastAsia="ru-RU"/>
              </w:rPr>
              <w:t>k</w:t>
            </w:r>
            <w:r w:rsidRPr="0005491E">
              <w:rPr>
                <w:rFonts w:ascii="Times New Roman" w:hAnsi="Times New Roman"/>
                <w:bCs/>
                <w:lang w:eastAsia="ru-RU"/>
              </w:rPr>
              <w:t xml:space="preserve"> и </w:t>
            </w:r>
            <w:r w:rsidRPr="0005491E">
              <w:rPr>
                <w:rFonts w:ascii="Times New Roman" w:hAnsi="Times New Roman"/>
                <w:bCs/>
                <w:lang w:val="en-US" w:eastAsia="ru-RU"/>
              </w:rPr>
              <w:t>m</w:t>
            </w:r>
            <w:r w:rsidRPr="0005491E">
              <w:rPr>
                <w:rFonts w:ascii="Times New Roman" w:hAnsi="Times New Roman"/>
                <w:bCs/>
                <w:lang w:eastAsia="ru-RU"/>
              </w:rPr>
              <w:t>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</w:p>
          <w:p w:rsidR="00E060E9" w:rsidRPr="001627A0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создавать алгоритмы деятельности, переводить информацию из одной знаковой системы в другую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Сам.</w:t>
            </w:r>
          </w:p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работа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11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634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9.</w:t>
            </w:r>
          </w:p>
          <w:p w:rsidR="00E060E9" w:rsidRPr="0005491E" w:rsidRDefault="00E060E9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9.</w:t>
            </w:r>
            <w:r w:rsidRPr="0005491E">
              <w:rPr>
                <w:rFonts w:ascii="Times New Roman" w:hAnsi="Times New Roman"/>
                <w:lang w:eastAsia="ru-RU"/>
              </w:rPr>
              <w:t xml:space="preserve"> 8,</w:t>
            </w:r>
          </w:p>
          <w:p w:rsidR="00E060E9" w:rsidRPr="0005491E" w:rsidRDefault="00E060E9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9.</w:t>
            </w:r>
            <w:r w:rsidRPr="0005491E">
              <w:rPr>
                <w:rFonts w:ascii="Times New Roman" w:hAnsi="Times New Roman"/>
                <w:lang w:eastAsia="ru-RU"/>
              </w:rPr>
              <w:t xml:space="preserve">10(в, г),  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9.</w:t>
            </w:r>
            <w:r w:rsidRPr="0005491E">
              <w:rPr>
                <w:rFonts w:ascii="Times New Roman" w:hAnsi="Times New Roman"/>
                <w:lang w:eastAsia="ru-RU"/>
              </w:rPr>
              <w:t>14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77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186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</w:t>
            </w:r>
          </w:p>
        </w:tc>
        <w:tc>
          <w:tcPr>
            <w:tcW w:w="591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Взаимное расположение графиков линейных функций.</w:t>
            </w:r>
          </w:p>
        </w:tc>
        <w:tc>
          <w:tcPr>
            <w:tcW w:w="139" w:type="pct"/>
            <w:vMerge w:val="restart"/>
          </w:tcPr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2</w:t>
            </w:r>
          </w:p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Комбини</w:t>
            </w:r>
          </w:p>
          <w:p w:rsidR="00E060E9" w:rsidRPr="0005491E" w:rsidRDefault="00E060E9" w:rsidP="001627A0">
            <w:pPr>
              <w:tabs>
                <w:tab w:val="left" w:pos="356"/>
              </w:tabs>
              <w:spacing w:after="0" w:line="240" w:lineRule="auto"/>
              <w:ind w:left="41" w:hanging="256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рованный       урок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Виды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взаимного расположения  графиков линейных функций. Способы определения взаимного расположения  графиков линейных функций по их формулам.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Знать: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-виды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взаимного расположения  графиков линейных функций, способы определения взаимного расположения  графиков линейных функций по их формулам;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способ задания формулой данного графика прямой пропорциональности;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особенности расположения графика </w:t>
            </w:r>
            <w:r w:rsidRPr="0005491E">
              <w:rPr>
                <w:rFonts w:ascii="Times New Roman" w:hAnsi="Times New Roman"/>
                <w:bCs/>
                <w:lang w:eastAsia="ru-RU"/>
              </w:rPr>
              <w:t xml:space="preserve">линейной функции в зависимости от знаков </w:t>
            </w:r>
            <w:r w:rsidRPr="0005491E">
              <w:rPr>
                <w:rFonts w:ascii="Times New Roman" w:hAnsi="Times New Roman"/>
                <w:bCs/>
                <w:lang w:val="en-US" w:eastAsia="ru-RU"/>
              </w:rPr>
              <w:t>k</w:t>
            </w:r>
            <w:r w:rsidRPr="0005491E">
              <w:rPr>
                <w:rFonts w:ascii="Times New Roman" w:hAnsi="Times New Roman"/>
                <w:bCs/>
                <w:lang w:eastAsia="ru-RU"/>
              </w:rPr>
              <w:t xml:space="preserve"> и </w:t>
            </w:r>
            <w:r w:rsidRPr="0005491E">
              <w:rPr>
                <w:rFonts w:ascii="Times New Roman" w:hAnsi="Times New Roman"/>
                <w:bCs/>
                <w:lang w:val="en-US" w:eastAsia="ru-RU"/>
              </w:rPr>
              <w:t>m</w:t>
            </w:r>
            <w:r w:rsidRPr="0005491E">
              <w:rPr>
                <w:rFonts w:ascii="Times New Roman" w:hAnsi="Times New Roman"/>
                <w:bCs/>
                <w:lang w:eastAsia="ru-RU"/>
              </w:rPr>
              <w:t>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проводить исследование несложных ситуаций, делать обобщения, описывать и представлять результаты работы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634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§ 10. </w:t>
            </w:r>
          </w:p>
          <w:p w:rsidR="00E060E9" w:rsidRPr="0005491E" w:rsidRDefault="00E060E9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10.</w:t>
            </w:r>
            <w:r w:rsidRPr="0005491E">
              <w:rPr>
                <w:rFonts w:ascii="Times New Roman" w:hAnsi="Times New Roman"/>
                <w:lang w:eastAsia="ru-RU"/>
              </w:rPr>
              <w:t>2,</w:t>
            </w:r>
          </w:p>
          <w:p w:rsidR="00E060E9" w:rsidRPr="0005491E" w:rsidRDefault="00E060E9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10.</w:t>
            </w:r>
            <w:r w:rsidRPr="0005491E">
              <w:rPr>
                <w:rFonts w:ascii="Times New Roman" w:hAnsi="Times New Roman"/>
                <w:lang w:eastAsia="ru-RU"/>
              </w:rPr>
              <w:t xml:space="preserve">10, 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10.</w:t>
            </w:r>
            <w:r w:rsidRPr="0005491E">
              <w:rPr>
                <w:rFonts w:ascii="Times New Roman" w:hAnsi="Times New Roman"/>
                <w:lang w:eastAsia="ru-RU"/>
              </w:rPr>
              <w:t>14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77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rPr>
          <w:trHeight w:val="1755"/>
        </w:trPr>
        <w:tc>
          <w:tcPr>
            <w:tcW w:w="186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91" w:type="pct"/>
            <w:gridSpan w:val="2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.Взаимное расположение графиков линейных функций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9" w:type="pct"/>
            <w:vMerge/>
          </w:tcPr>
          <w:p w:rsidR="00E060E9" w:rsidRPr="0005491E" w:rsidRDefault="00E060E9" w:rsidP="001627A0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примене</w:t>
            </w:r>
            <w:r>
              <w:rPr>
                <w:rFonts w:ascii="Times New Roman" w:hAnsi="Times New Roman"/>
                <w:lang w:eastAsia="ru-RU"/>
              </w:rPr>
              <w:t>-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ния и совершенствования знаний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Закрепление теоретических знаний по изучаемой теме.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Систематизация знаний по темам главы 2.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основные понятия темы: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приёмы </w:t>
            </w:r>
            <w:r w:rsidRPr="0005491E">
              <w:rPr>
                <w:rFonts w:ascii="Times New Roman" w:hAnsi="Times New Roman"/>
                <w:lang w:eastAsia="ru-RU"/>
              </w:rPr>
              <w:t>рационального выполнения задач темы, приёмы решения задач повышенного уровня сложности.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</w:t>
            </w:r>
            <w:r w:rsidRPr="0005491E">
              <w:rPr>
                <w:rFonts w:ascii="Times New Roman" w:hAnsi="Times New Roman"/>
                <w:lang w:eastAsia="ru-RU"/>
              </w:rPr>
              <w:t xml:space="preserve">: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решать задачи по алгоритму;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решать комбинированные задачи с использованием более чем 3 алгоритмов; применять полученные знания в новой ситуации; использовать приёмы рационального решения задач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Индивидуальные кар</w:t>
            </w:r>
            <w:r w:rsidRPr="0005491E">
              <w:rPr>
                <w:rFonts w:ascii="Times New Roman" w:hAnsi="Times New Roman"/>
                <w:lang w:eastAsia="ru-RU"/>
              </w:rPr>
              <w:t>точки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174156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634" w:type="pct"/>
            <w:gridSpan w:val="2"/>
          </w:tcPr>
          <w:p w:rsidR="00E060E9" w:rsidRPr="00F96F18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96F18">
              <w:rPr>
                <w:rFonts w:ascii="Times New Roman" w:hAnsi="Times New Roman"/>
                <w:lang w:eastAsia="ru-RU"/>
              </w:rPr>
              <w:t xml:space="preserve">§ 10. </w:t>
            </w:r>
          </w:p>
          <w:p w:rsidR="00E060E9" w:rsidRPr="00F96F18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96F18">
              <w:rPr>
                <w:rFonts w:ascii="Times New Roman" w:hAnsi="Times New Roman"/>
                <w:lang w:eastAsia="ru-RU"/>
              </w:rPr>
              <w:t xml:space="preserve">  № 10.2,</w:t>
            </w:r>
          </w:p>
          <w:p w:rsidR="00E060E9" w:rsidRPr="00F96F18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№ 10.6(в,г)</w:t>
            </w:r>
            <w:r w:rsidRPr="00F96F18">
              <w:rPr>
                <w:rFonts w:ascii="Times New Roman" w:hAnsi="Times New Roman"/>
                <w:lang w:eastAsia="ru-RU"/>
              </w:rPr>
              <w:t xml:space="preserve">, </w:t>
            </w:r>
          </w:p>
          <w:p w:rsidR="00E060E9" w:rsidRPr="00F96F18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№ 10.</w:t>
            </w:r>
            <w:r w:rsidRPr="00174156">
              <w:rPr>
                <w:rFonts w:ascii="Times New Roman" w:hAnsi="Times New Roman"/>
                <w:lang w:eastAsia="ru-RU"/>
              </w:rPr>
              <w:t>9(в,г)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77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rPr>
          <w:trHeight w:val="1665"/>
        </w:trPr>
        <w:tc>
          <w:tcPr>
            <w:tcW w:w="186" w:type="pct"/>
            <w:vMerge w:val="restart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</w:t>
            </w:r>
          </w:p>
        </w:tc>
        <w:tc>
          <w:tcPr>
            <w:tcW w:w="591" w:type="pct"/>
            <w:gridSpan w:val="2"/>
            <w:vMerge w:val="restart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Решение задач.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Подготовка к контроль-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ной работе</w:t>
            </w:r>
          </w:p>
        </w:tc>
        <w:tc>
          <w:tcPr>
            <w:tcW w:w="139" w:type="pct"/>
            <w:vMerge w:val="restart"/>
          </w:tcPr>
          <w:p w:rsidR="00E060E9" w:rsidRPr="0005491E" w:rsidRDefault="00E060E9" w:rsidP="001627A0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417" w:type="pct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74156">
              <w:rPr>
                <w:rFonts w:ascii="Times New Roman" w:hAnsi="Times New Roman"/>
                <w:lang w:eastAsia="ru-RU"/>
              </w:rPr>
              <w:t>Урок применения и совершенствования знаний</w:t>
            </w:r>
          </w:p>
        </w:tc>
        <w:tc>
          <w:tcPr>
            <w:tcW w:w="832" w:type="pct"/>
            <w:vMerge w:val="restart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5EB8">
              <w:rPr>
                <w:rFonts w:ascii="Times New Roman" w:hAnsi="Times New Roman"/>
                <w:lang w:eastAsia="ru-RU"/>
              </w:rPr>
              <w:t>Систем</w:t>
            </w:r>
            <w:r>
              <w:rPr>
                <w:rFonts w:ascii="Times New Roman" w:hAnsi="Times New Roman"/>
                <w:lang w:eastAsia="ru-RU"/>
              </w:rPr>
              <w:t>атизация знаний по темам главы 2</w:t>
            </w:r>
            <w:r w:rsidRPr="00035EB8">
              <w:rPr>
                <w:rFonts w:ascii="Times New Roman" w:hAnsi="Times New Roman"/>
                <w:lang w:eastAsia="ru-RU"/>
              </w:rPr>
              <w:t xml:space="preserve">. Устранение пробелов в знаниях учащихся.  Подготовка </w:t>
            </w:r>
            <w:r>
              <w:rPr>
                <w:rFonts w:ascii="Times New Roman" w:hAnsi="Times New Roman"/>
                <w:lang w:eastAsia="ru-RU"/>
              </w:rPr>
              <w:t>к контрольной работе.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34" w:type="pct"/>
            <w:gridSpan w:val="2"/>
          </w:tcPr>
          <w:p w:rsidR="00E060E9" w:rsidRPr="00F96F18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96F18">
              <w:rPr>
                <w:rFonts w:ascii="Times New Roman" w:hAnsi="Times New Roman"/>
                <w:lang w:eastAsia="ru-RU"/>
              </w:rPr>
              <w:t>§ 6 – 10.</w:t>
            </w:r>
          </w:p>
          <w:p w:rsidR="00E060E9" w:rsidRPr="00F96F18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96F18">
              <w:rPr>
                <w:rFonts w:ascii="Times New Roman" w:hAnsi="Times New Roman"/>
                <w:lang w:eastAsia="ru-RU"/>
              </w:rPr>
              <w:t>Домашняя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контрольная работа  № 2(вар.1)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F96F18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77" w:type="pct"/>
            <w:gridSpan w:val="2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rPr>
          <w:trHeight w:val="253"/>
        </w:trPr>
        <w:tc>
          <w:tcPr>
            <w:tcW w:w="186" w:type="pct"/>
            <w:vMerge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91" w:type="pct"/>
            <w:gridSpan w:val="2"/>
            <w:vMerge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9" w:type="pct"/>
            <w:vMerge/>
          </w:tcPr>
          <w:p w:rsidR="00E060E9" w:rsidRPr="0005491E" w:rsidRDefault="00E060E9" w:rsidP="001627A0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  <w:vMerge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2" w:type="pct"/>
            <w:vMerge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369" w:type="pct"/>
            <w:vMerge w:val="restart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Контрольная работа</w:t>
            </w:r>
          </w:p>
        </w:tc>
        <w:tc>
          <w:tcPr>
            <w:tcW w:w="634" w:type="pct"/>
            <w:gridSpan w:val="2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Задания </w:t>
            </w:r>
          </w:p>
          <w:p w:rsidR="00E060E9" w:rsidRPr="00F96F18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нет</w:t>
            </w:r>
          </w:p>
        </w:tc>
        <w:tc>
          <w:tcPr>
            <w:tcW w:w="277" w:type="pct"/>
            <w:gridSpan w:val="2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rPr>
          <w:trHeight w:val="1265"/>
        </w:trPr>
        <w:tc>
          <w:tcPr>
            <w:tcW w:w="186" w:type="pct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91" w:type="pct"/>
            <w:gridSpan w:val="2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Контроль</w:t>
            </w:r>
            <w:r>
              <w:rPr>
                <w:rFonts w:ascii="Times New Roman" w:hAnsi="Times New Roman"/>
                <w:b/>
                <w:lang w:eastAsia="ru-RU"/>
              </w:rPr>
              <w:t>ная работа  № 2 по теме «</w:t>
            </w:r>
            <w:r w:rsidRPr="0005491E">
              <w:rPr>
                <w:rFonts w:ascii="Times New Roman" w:hAnsi="Times New Roman"/>
                <w:b/>
                <w:lang w:eastAsia="ru-RU"/>
              </w:rPr>
              <w:t>Линейная функция»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:rsidR="00E060E9" w:rsidRPr="00700085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Анализ контрольной работы.</w:t>
            </w:r>
          </w:p>
        </w:tc>
        <w:tc>
          <w:tcPr>
            <w:tcW w:w="139" w:type="pct"/>
          </w:tcPr>
          <w:p w:rsidR="00E060E9" w:rsidRPr="0005491E" w:rsidRDefault="00E060E9" w:rsidP="001627A0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   контроля и оценки      ЗУН</w:t>
            </w:r>
          </w:p>
          <w:p w:rsidR="00E060E9" w:rsidRPr="0005491E" w:rsidRDefault="00E060E9" w:rsidP="001627A0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учащихся</w:t>
            </w:r>
          </w:p>
        </w:tc>
        <w:tc>
          <w:tcPr>
            <w:tcW w:w="832" w:type="pct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Выявление знаний и умений учащихся, степени усвоения ими материала</w:t>
            </w:r>
          </w:p>
        </w:tc>
        <w:tc>
          <w:tcPr>
            <w:tcW w:w="1337" w:type="pct"/>
            <w:gridSpan w:val="4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369" w:type="pct"/>
            <w:vMerge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34" w:type="pct"/>
            <w:gridSpan w:val="2"/>
            <w:vMerge/>
          </w:tcPr>
          <w:p w:rsidR="00E060E9" w:rsidRPr="00F96F18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77" w:type="pct"/>
            <w:gridSpan w:val="2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18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406A37">
        <w:trPr>
          <w:trHeight w:val="464"/>
        </w:trPr>
        <w:tc>
          <w:tcPr>
            <w:tcW w:w="5000" w:type="pct"/>
            <w:gridSpan w:val="16"/>
            <w:shd w:val="clear" w:color="auto" w:fill="D9D9D9"/>
            <w:vAlign w:val="center"/>
          </w:tcPr>
          <w:p w:rsidR="00E060E9" w:rsidRPr="0005491E" w:rsidRDefault="00E060E9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40104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Глава 3. Системы двух линейных уравнений с двумя переменными (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16</w:t>
            </w:r>
            <w:r w:rsidRPr="0040104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</w:t>
            </w:r>
          </w:p>
        </w:tc>
        <w:tc>
          <w:tcPr>
            <w:tcW w:w="571" w:type="pct"/>
          </w:tcPr>
          <w:p w:rsidR="00E060E9" w:rsidRPr="00AD4BD4" w:rsidRDefault="00E060E9" w:rsidP="00162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Основные понятия</w:t>
            </w:r>
            <w:r w:rsidRPr="000549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</w:t>
            </w: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sz w:val="24"/>
                <w:szCs w:val="24"/>
                <w:lang w:eastAsia="ru-RU"/>
              </w:rPr>
              <w:t>системах  двух линейных уравнений с двумя перемен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ным</w:t>
            </w:r>
            <w:r w:rsidRPr="0005491E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39" w:type="pct"/>
            <w:vMerge w:val="restart"/>
          </w:tcPr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Комбини</w:t>
            </w:r>
          </w:p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рованный</w:t>
            </w:r>
          </w:p>
          <w:p w:rsidR="00E060E9" w:rsidRPr="0005491E" w:rsidRDefault="00E060E9" w:rsidP="001627A0">
            <w:pPr>
              <w:spacing w:after="0" w:line="240" w:lineRule="auto"/>
              <w:ind w:left="-107" w:hanging="108"/>
              <w:jc w:val="both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 урок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 xml:space="preserve">Введение понятий: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система двух линейных уравнений с двумя переменными, решение системы  двух линейных уравнений с двумя переменными.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Алгоритм графического решения системы </w:t>
            </w: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Знать: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определения: система двух линейных уравнений с двумя переменными, решение системы  двух линейных уравнений с двумя переменными;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алгоритм графического решения системы;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способы распознавания систем, имеющих единственное решение, множество решений, не имеющих решения.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lang w:eastAsia="ru-RU"/>
              </w:rPr>
              <w:t xml:space="preserve"> решать задачи по алгоритму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11.</w:t>
            </w:r>
          </w:p>
          <w:p w:rsidR="00E060E9" w:rsidRPr="0005491E" w:rsidRDefault="00E060E9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11.</w:t>
            </w:r>
            <w:r w:rsidRPr="0005491E">
              <w:rPr>
                <w:rFonts w:ascii="Times New Roman" w:hAnsi="Times New Roman"/>
                <w:lang w:eastAsia="ru-RU"/>
              </w:rPr>
              <w:t xml:space="preserve">9, № </w:t>
            </w:r>
            <w:r>
              <w:rPr>
                <w:rFonts w:ascii="Times New Roman" w:hAnsi="Times New Roman"/>
                <w:lang w:eastAsia="ru-RU"/>
              </w:rPr>
              <w:t>11.</w:t>
            </w:r>
            <w:r w:rsidRPr="0005491E">
              <w:rPr>
                <w:rFonts w:ascii="Times New Roman" w:hAnsi="Times New Roman"/>
                <w:lang w:eastAsia="ru-RU"/>
              </w:rPr>
              <w:t>11,</w:t>
            </w:r>
          </w:p>
          <w:p w:rsidR="00E060E9" w:rsidRPr="0005491E" w:rsidRDefault="00E060E9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11.</w:t>
            </w:r>
            <w:r w:rsidRPr="0005491E">
              <w:rPr>
                <w:rFonts w:ascii="Times New Roman" w:hAnsi="Times New Roman"/>
                <w:lang w:eastAsia="ru-RU"/>
              </w:rPr>
              <w:t xml:space="preserve"> 14 (а, в),</w:t>
            </w:r>
          </w:p>
          <w:p w:rsidR="00E060E9" w:rsidRPr="0005491E" w:rsidRDefault="00E060E9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11.</w:t>
            </w:r>
            <w:r w:rsidRPr="0005491E">
              <w:rPr>
                <w:rFonts w:ascii="Times New Roman" w:hAnsi="Times New Roman"/>
                <w:lang w:eastAsia="ru-RU"/>
              </w:rPr>
              <w:t>20*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E060E9" w:rsidRPr="0005491E" w:rsidRDefault="00E060E9" w:rsidP="00406A37">
            <w:pPr>
              <w:spacing w:after="0" w:line="240" w:lineRule="auto"/>
              <w:ind w:left="49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</w:t>
            </w:r>
          </w:p>
        </w:tc>
        <w:tc>
          <w:tcPr>
            <w:tcW w:w="571" w:type="pct"/>
          </w:tcPr>
          <w:p w:rsidR="00E060E9" w:rsidRPr="00705A34" w:rsidRDefault="00E060E9" w:rsidP="00162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Основные понятия</w:t>
            </w:r>
            <w:r w:rsidRPr="000549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</w:t>
            </w: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sz w:val="24"/>
                <w:szCs w:val="24"/>
                <w:lang w:eastAsia="ru-RU"/>
              </w:rPr>
              <w:t>системах  двух линейных уравнений с двумя переменными</w:t>
            </w:r>
          </w:p>
        </w:tc>
        <w:tc>
          <w:tcPr>
            <w:tcW w:w="139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применения и совершенствования знаний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 xml:space="preserve">Закрепление понятий: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система двух линейных уравнений с двумя переменными, решение системы  двух линейных уравнений с двумя переменными.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Алгоритм графического решения системы </w:t>
            </w: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Знать: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определения: система двух линейных уравнений с двумя переменными, решение системы  двух линейных уравнений с двумя переменными;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алгоритм графического решения системы;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способы распознавания систем, имеющих единственное решение, множество решений, не имеющих решения.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lang w:eastAsia="ru-RU"/>
              </w:rPr>
              <w:t xml:space="preserve"> решать задачи по алгоритму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Сам. работа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12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11.</w:t>
            </w:r>
          </w:p>
          <w:p w:rsidR="00E060E9" w:rsidRPr="0005491E" w:rsidRDefault="00E060E9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11.</w:t>
            </w:r>
            <w:r w:rsidRPr="0005491E">
              <w:rPr>
                <w:rFonts w:ascii="Times New Roman" w:hAnsi="Times New Roman"/>
                <w:lang w:eastAsia="ru-RU"/>
              </w:rPr>
              <w:t xml:space="preserve">15, </w:t>
            </w:r>
          </w:p>
          <w:p w:rsidR="00E060E9" w:rsidRPr="0005491E" w:rsidRDefault="00E060E9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11.</w:t>
            </w:r>
            <w:r w:rsidRPr="0005491E">
              <w:rPr>
                <w:rFonts w:ascii="Times New Roman" w:hAnsi="Times New Roman"/>
                <w:lang w:eastAsia="ru-RU"/>
              </w:rPr>
              <w:t xml:space="preserve"> 16(а),</w:t>
            </w:r>
          </w:p>
          <w:p w:rsidR="00E060E9" w:rsidRPr="0005491E" w:rsidRDefault="00E060E9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11.</w:t>
            </w:r>
            <w:r w:rsidRPr="0005491E">
              <w:rPr>
                <w:rFonts w:ascii="Times New Roman" w:hAnsi="Times New Roman"/>
                <w:lang w:eastAsia="ru-RU"/>
              </w:rPr>
              <w:t xml:space="preserve"> 17 (а),</w:t>
            </w:r>
          </w:p>
          <w:p w:rsidR="00E060E9" w:rsidRPr="0005491E" w:rsidRDefault="00E060E9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1.</w:t>
            </w:r>
            <w:r w:rsidRPr="0005491E">
              <w:rPr>
                <w:rFonts w:ascii="Times New Roman" w:hAnsi="Times New Roman"/>
                <w:lang w:eastAsia="ru-RU"/>
              </w:rPr>
              <w:t>18 (а),</w:t>
            </w:r>
          </w:p>
          <w:p w:rsidR="00E060E9" w:rsidRPr="0005491E" w:rsidRDefault="00E060E9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11.</w:t>
            </w:r>
            <w:r w:rsidRPr="0005491E">
              <w:rPr>
                <w:rFonts w:ascii="Times New Roman" w:hAnsi="Times New Roman"/>
                <w:lang w:eastAsia="ru-RU"/>
              </w:rPr>
              <w:t>21*</w:t>
            </w:r>
          </w:p>
          <w:p w:rsidR="00E060E9" w:rsidRPr="0005491E" w:rsidRDefault="00E060E9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</w:t>
            </w:r>
          </w:p>
        </w:tc>
        <w:tc>
          <w:tcPr>
            <w:tcW w:w="571" w:type="pct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Метод </w:t>
            </w:r>
          </w:p>
          <w:p w:rsidR="00E060E9" w:rsidRPr="00705A34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подстановки</w:t>
            </w:r>
          </w:p>
        </w:tc>
        <w:tc>
          <w:tcPr>
            <w:tcW w:w="139" w:type="pct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832" w:type="pct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Алгоритм решения системы двух линейных уравнений с двумя переменными  методом подстановки.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pct"/>
            <w:gridSpan w:val="4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Знать: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алгоритм решения системы двух линейных уравнений с двумя переменными  методом подстановки;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приёмы рационального решения  систем методом подстановки.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lang w:eastAsia="ru-RU"/>
              </w:rPr>
              <w:t>решать комбинированные задачи с использованием 2-3 и более  алгоритмов; использовать приёмы рационального решения задач;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12.</w:t>
            </w:r>
          </w:p>
          <w:p w:rsidR="00E060E9" w:rsidRPr="0005491E" w:rsidRDefault="00E060E9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12.</w:t>
            </w:r>
            <w:r w:rsidRPr="0005491E">
              <w:rPr>
                <w:rFonts w:ascii="Times New Roman" w:hAnsi="Times New Roman"/>
                <w:lang w:eastAsia="ru-RU"/>
              </w:rPr>
              <w:t>10(а, б),</w:t>
            </w:r>
          </w:p>
          <w:p w:rsidR="00E060E9" w:rsidRPr="0005491E" w:rsidRDefault="00E060E9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12.</w:t>
            </w:r>
            <w:r w:rsidRPr="0005491E">
              <w:rPr>
                <w:rFonts w:ascii="Times New Roman" w:hAnsi="Times New Roman"/>
                <w:lang w:eastAsia="ru-RU"/>
              </w:rPr>
              <w:t xml:space="preserve"> 2 (а, б),</w:t>
            </w:r>
          </w:p>
          <w:p w:rsidR="00E060E9" w:rsidRPr="0005491E" w:rsidRDefault="00E060E9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12.</w:t>
            </w:r>
            <w:r w:rsidRPr="0005491E">
              <w:rPr>
                <w:rFonts w:ascii="Times New Roman" w:hAnsi="Times New Roman"/>
                <w:lang w:eastAsia="ru-RU"/>
              </w:rPr>
              <w:t xml:space="preserve"> 8 (а, б) </w:t>
            </w:r>
          </w:p>
          <w:p w:rsidR="00E060E9" w:rsidRPr="0005491E" w:rsidRDefault="00E060E9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</w:t>
            </w:r>
          </w:p>
        </w:tc>
        <w:tc>
          <w:tcPr>
            <w:tcW w:w="571" w:type="pct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Метод </w:t>
            </w:r>
          </w:p>
          <w:p w:rsidR="00E060E9" w:rsidRPr="00705A34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подстановки</w:t>
            </w:r>
          </w:p>
        </w:tc>
        <w:tc>
          <w:tcPr>
            <w:tcW w:w="139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применения и совершенствования знаний</w:t>
            </w:r>
          </w:p>
        </w:tc>
        <w:tc>
          <w:tcPr>
            <w:tcW w:w="832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pct"/>
            <w:gridSpan w:val="4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Сам. работа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13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12.</w:t>
            </w:r>
          </w:p>
          <w:p w:rsidR="00E060E9" w:rsidRPr="0005491E" w:rsidRDefault="00E060E9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12.</w:t>
            </w:r>
            <w:r w:rsidRPr="0005491E">
              <w:rPr>
                <w:rFonts w:ascii="Times New Roman" w:hAnsi="Times New Roman"/>
                <w:lang w:eastAsia="ru-RU"/>
              </w:rPr>
              <w:t>12,</w:t>
            </w:r>
          </w:p>
          <w:p w:rsidR="00E060E9" w:rsidRPr="0005491E" w:rsidRDefault="00E060E9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12.</w:t>
            </w:r>
            <w:r w:rsidRPr="0005491E">
              <w:rPr>
                <w:rFonts w:ascii="Times New Roman" w:hAnsi="Times New Roman"/>
                <w:lang w:eastAsia="ru-RU"/>
              </w:rPr>
              <w:t xml:space="preserve"> 14 (а, б),</w:t>
            </w:r>
          </w:p>
          <w:p w:rsidR="00E060E9" w:rsidRPr="0005491E" w:rsidRDefault="00E060E9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12.</w:t>
            </w:r>
            <w:r w:rsidRPr="0005491E">
              <w:rPr>
                <w:rFonts w:ascii="Times New Roman" w:hAnsi="Times New Roman"/>
                <w:lang w:eastAsia="ru-RU"/>
              </w:rPr>
              <w:t xml:space="preserve">18 (а, б) </w:t>
            </w:r>
          </w:p>
          <w:p w:rsidR="00E060E9" w:rsidRPr="0005491E" w:rsidRDefault="00E060E9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</w:t>
            </w:r>
          </w:p>
        </w:tc>
        <w:tc>
          <w:tcPr>
            <w:tcW w:w="571" w:type="pct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Метод </w:t>
            </w:r>
          </w:p>
          <w:p w:rsidR="00E060E9" w:rsidRPr="00705A34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подстановки</w:t>
            </w:r>
          </w:p>
        </w:tc>
        <w:tc>
          <w:tcPr>
            <w:tcW w:w="139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Комбини</w:t>
            </w:r>
          </w:p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рованный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 урок</w:t>
            </w:r>
          </w:p>
        </w:tc>
        <w:tc>
          <w:tcPr>
            <w:tcW w:w="832" w:type="pct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Алгоритм решения системы двух линейных уравнений с двумя переменными  методом подстановки.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pct"/>
            <w:gridSpan w:val="4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Знать: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алгоритм решения системы двух линейных уравнений с двумя переменными  методом подстановки;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приёмы рационального решения  систем методом подстановки.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применять полученные знания в новой ситуации: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составлять математическую модель реальной ситуации в виде системы двух линейных уравнений с двумя переменными  и решать её методом подстановки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Индивидуальные карточки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12.</w:t>
            </w:r>
          </w:p>
          <w:p w:rsidR="00E060E9" w:rsidRPr="0005491E" w:rsidRDefault="00E060E9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12.</w:t>
            </w:r>
            <w:r w:rsidRPr="0005491E">
              <w:rPr>
                <w:rFonts w:ascii="Times New Roman" w:hAnsi="Times New Roman"/>
                <w:lang w:eastAsia="ru-RU"/>
              </w:rPr>
              <w:t xml:space="preserve"> 20 (а, г),</w:t>
            </w:r>
          </w:p>
          <w:p w:rsidR="00E060E9" w:rsidRPr="0005491E" w:rsidRDefault="00E060E9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12.</w:t>
            </w:r>
            <w:r w:rsidRPr="0005491E">
              <w:rPr>
                <w:rFonts w:ascii="Times New Roman" w:hAnsi="Times New Roman"/>
                <w:lang w:eastAsia="ru-RU"/>
              </w:rPr>
              <w:t>21 (а, г),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lang w:eastAsia="ru-RU"/>
              </w:rPr>
              <w:t>12.</w:t>
            </w:r>
            <w:r w:rsidRPr="0005491E">
              <w:rPr>
                <w:rFonts w:ascii="Times New Roman" w:hAnsi="Times New Roman"/>
                <w:lang w:eastAsia="ru-RU"/>
              </w:rPr>
              <w:t>22 (а, б)</w:t>
            </w: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</w:t>
            </w:r>
          </w:p>
        </w:tc>
        <w:tc>
          <w:tcPr>
            <w:tcW w:w="571" w:type="pct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Метод</w:t>
            </w:r>
          </w:p>
          <w:p w:rsidR="00E060E9" w:rsidRPr="00705A34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подстановки</w:t>
            </w:r>
          </w:p>
        </w:tc>
        <w:tc>
          <w:tcPr>
            <w:tcW w:w="139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применения и совершенствования знаний</w:t>
            </w:r>
          </w:p>
        </w:tc>
        <w:tc>
          <w:tcPr>
            <w:tcW w:w="832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pct"/>
            <w:gridSpan w:val="4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Сам. работа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14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§ 12, </w:t>
            </w:r>
          </w:p>
          <w:p w:rsidR="00E060E9" w:rsidRPr="0005491E" w:rsidRDefault="00E060E9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12.</w:t>
            </w:r>
            <w:r w:rsidRPr="0005491E">
              <w:rPr>
                <w:rFonts w:ascii="Times New Roman" w:hAnsi="Times New Roman"/>
                <w:lang w:eastAsia="ru-RU"/>
              </w:rPr>
              <w:t>27 (а, г),</w:t>
            </w:r>
          </w:p>
          <w:p w:rsidR="00E060E9" w:rsidRDefault="00E060E9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12.</w:t>
            </w:r>
            <w:r w:rsidRPr="000549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28, </w:t>
            </w:r>
          </w:p>
          <w:p w:rsidR="00E060E9" w:rsidRPr="0005491E" w:rsidRDefault="00E060E9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12.</w:t>
            </w:r>
            <w:r w:rsidRPr="0005491E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44</w:t>
            </w:r>
          </w:p>
        </w:tc>
        <w:tc>
          <w:tcPr>
            <w:tcW w:w="571" w:type="pct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Метод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алгебраического сложения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9" w:type="pct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Алгоритм решения системы  двух линейных уравнений с двумя переменными  методом алгебраического сложения.</w:t>
            </w:r>
          </w:p>
        </w:tc>
        <w:tc>
          <w:tcPr>
            <w:tcW w:w="1337" w:type="pct"/>
            <w:gridSpan w:val="4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Знать: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алгоритм решения системы  двух линейных уравнений с двумя переменными  методом алгебраического сложения;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приёмы рационального решения  систем методом алгебраического сложения;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05491E">
              <w:rPr>
                <w:rFonts w:ascii="Times New Roman" w:hAnsi="Times New Roman"/>
                <w:lang w:eastAsia="ru-RU"/>
              </w:rPr>
              <w:t>решать комбинированные задачи с использованием 2-3 и более  алгоритмов; использовать приёмы рационального решения задач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13.</w:t>
            </w:r>
          </w:p>
          <w:p w:rsidR="00E060E9" w:rsidRPr="0005491E" w:rsidRDefault="00E060E9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13.</w:t>
            </w:r>
            <w:r w:rsidRPr="0005491E">
              <w:rPr>
                <w:rFonts w:ascii="Times New Roman" w:hAnsi="Times New Roman"/>
                <w:lang w:eastAsia="ru-RU"/>
              </w:rPr>
              <w:t>2 (б, г),</w:t>
            </w:r>
          </w:p>
          <w:p w:rsidR="00E060E9" w:rsidRPr="0005491E" w:rsidRDefault="00E060E9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13.</w:t>
            </w:r>
            <w:r w:rsidRPr="0005491E">
              <w:rPr>
                <w:rFonts w:ascii="Times New Roman" w:hAnsi="Times New Roman"/>
                <w:lang w:eastAsia="ru-RU"/>
              </w:rPr>
              <w:t>4 (а, г),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5</w:t>
            </w: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</w:t>
            </w:r>
          </w:p>
        </w:tc>
        <w:tc>
          <w:tcPr>
            <w:tcW w:w="571" w:type="pct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Метод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алгебраического сложения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9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примене</w:t>
            </w:r>
            <w:r>
              <w:rPr>
                <w:rFonts w:ascii="Times New Roman" w:hAnsi="Times New Roman"/>
                <w:lang w:eastAsia="ru-RU"/>
              </w:rPr>
              <w:t>-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ния и совершенствования знаний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Алгоритм решения системы  двух линейных уравнений с двумя переменными  методом алгебраического сложения.</w:t>
            </w:r>
          </w:p>
        </w:tc>
        <w:tc>
          <w:tcPr>
            <w:tcW w:w="1337" w:type="pct"/>
            <w:gridSpan w:val="4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Сам.</w:t>
            </w:r>
          </w:p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работа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15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13.</w:t>
            </w:r>
          </w:p>
          <w:p w:rsidR="00E060E9" w:rsidRPr="0005491E" w:rsidRDefault="00E060E9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13.</w:t>
            </w:r>
            <w:r w:rsidRPr="0005491E">
              <w:rPr>
                <w:rFonts w:ascii="Times New Roman" w:hAnsi="Times New Roman"/>
                <w:lang w:eastAsia="ru-RU"/>
              </w:rPr>
              <w:t xml:space="preserve"> 8,</w:t>
            </w:r>
          </w:p>
          <w:p w:rsidR="00E060E9" w:rsidRPr="0005491E" w:rsidRDefault="00E060E9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13.</w:t>
            </w:r>
            <w:r w:rsidRPr="0005491E">
              <w:rPr>
                <w:rFonts w:ascii="Times New Roman" w:hAnsi="Times New Roman"/>
                <w:lang w:eastAsia="ru-RU"/>
              </w:rPr>
              <w:t>11(а, в),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lang w:eastAsia="ru-RU"/>
              </w:rPr>
              <w:t>13.</w:t>
            </w:r>
            <w:r w:rsidRPr="0005491E">
              <w:rPr>
                <w:rFonts w:ascii="Times New Roman" w:hAnsi="Times New Roman"/>
                <w:lang w:eastAsia="ru-RU"/>
              </w:rPr>
              <w:t>13*</w:t>
            </w: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</w:t>
            </w:r>
          </w:p>
        </w:tc>
        <w:tc>
          <w:tcPr>
            <w:tcW w:w="571" w:type="pct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Метод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алгебраического сложения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9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примене</w:t>
            </w:r>
            <w:r>
              <w:rPr>
                <w:rFonts w:ascii="Times New Roman" w:hAnsi="Times New Roman"/>
                <w:lang w:eastAsia="ru-RU"/>
              </w:rPr>
              <w:t>-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ния и совершенствования знаний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Алгоритм решения системы  двух линейных уравнений с двумя переменными  методом алгебраического сложения.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Знать: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алгоритм решения системы  двух линейных уравнений с двумя переменными  методом алгебраического сложения;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приёмы рационального решения  систем методом алгебраического сложения;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применять полученные знания в новой ситуации: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составлять математическую модель реальной ситуации в виде системы двух линейных уравнений с двумя переменными  и решать её методом  алгебраического сложения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Индивидуальные карточки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§ 13. </w:t>
            </w:r>
          </w:p>
          <w:p w:rsidR="00E060E9" w:rsidRPr="0005491E" w:rsidRDefault="00E060E9" w:rsidP="001627A0">
            <w:pPr>
              <w:spacing w:after="0" w:line="240" w:lineRule="auto"/>
              <w:ind w:left="73" w:hanging="181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13.</w:t>
            </w:r>
            <w:r w:rsidRPr="0005491E">
              <w:rPr>
                <w:rFonts w:ascii="Times New Roman" w:hAnsi="Times New Roman"/>
                <w:lang w:eastAsia="ru-RU"/>
              </w:rPr>
              <w:t xml:space="preserve"> 10 (а, г),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>
              <w:rPr>
                <w:rFonts w:ascii="Times New Roman" w:hAnsi="Times New Roman"/>
                <w:lang w:eastAsia="ru-RU"/>
              </w:rPr>
              <w:t>13.</w:t>
            </w:r>
            <w:r w:rsidRPr="0005491E">
              <w:rPr>
                <w:rFonts w:ascii="Times New Roman" w:hAnsi="Times New Roman"/>
                <w:lang w:eastAsia="ru-RU"/>
              </w:rPr>
              <w:t xml:space="preserve"> 12 (а),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>
              <w:rPr>
                <w:rFonts w:ascii="Times New Roman" w:hAnsi="Times New Roman"/>
                <w:lang w:eastAsia="ru-RU"/>
              </w:rPr>
              <w:t>13.</w:t>
            </w:r>
            <w:r w:rsidRPr="0005491E">
              <w:rPr>
                <w:rFonts w:ascii="Times New Roman" w:hAnsi="Times New Roman"/>
                <w:lang w:eastAsia="ru-RU"/>
              </w:rPr>
              <w:t xml:space="preserve"> 14(а)*,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>
              <w:rPr>
                <w:rFonts w:ascii="Times New Roman" w:hAnsi="Times New Roman"/>
                <w:lang w:eastAsia="ru-RU"/>
              </w:rPr>
              <w:t>13.</w:t>
            </w:r>
            <w:r w:rsidRPr="0005491E">
              <w:rPr>
                <w:rFonts w:ascii="Times New Roman" w:hAnsi="Times New Roman"/>
                <w:lang w:eastAsia="ru-RU"/>
              </w:rPr>
              <w:t xml:space="preserve"> 15 (б)*</w:t>
            </w: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47</w:t>
            </w:r>
          </w:p>
        </w:tc>
        <w:tc>
          <w:tcPr>
            <w:tcW w:w="571" w:type="pct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Системы двух линейных уравнений с двумя перемен</w:t>
            </w:r>
            <w:r>
              <w:rPr>
                <w:rFonts w:ascii="Times New Roman" w:hAnsi="Times New Roman"/>
                <w:lang w:eastAsia="ru-RU"/>
              </w:rPr>
              <w:t>-</w:t>
            </w:r>
          </w:p>
          <w:p w:rsidR="00E060E9" w:rsidRPr="00705A34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ными как математические  модели реальных функций</w:t>
            </w:r>
          </w:p>
        </w:tc>
        <w:tc>
          <w:tcPr>
            <w:tcW w:w="139" w:type="pct"/>
            <w:vMerge w:val="restart"/>
          </w:tcPr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Комбини</w:t>
            </w:r>
          </w:p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рованный</w:t>
            </w:r>
          </w:p>
          <w:p w:rsidR="00E060E9" w:rsidRPr="0005491E" w:rsidRDefault="00E060E9" w:rsidP="001627A0">
            <w:pPr>
              <w:spacing w:after="0" w:line="240" w:lineRule="auto"/>
              <w:ind w:left="-107"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 урок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Этапы  составления системы уравнений по условию задачи.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Приёмы определения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рационального способа  решения данной системы уравнений</w:t>
            </w: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Знать: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этапы  составления системы уравнений по условию задачи;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приёмы определения рационального способа  решения данной системы уравнений;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приёмы конструирования реальной ситуации по данной математической модели в виде системы  уравнений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- составлять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математическую модель ситуации;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решать текстовые задачи с помощью системы двух линейных уравнений с двумя переменными   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14.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lang w:eastAsia="ru-RU"/>
              </w:rPr>
              <w:t>14.</w:t>
            </w:r>
            <w:r w:rsidRPr="0005491E">
              <w:rPr>
                <w:rFonts w:ascii="Times New Roman" w:hAnsi="Times New Roman"/>
                <w:lang w:eastAsia="ru-RU"/>
              </w:rPr>
              <w:t>1,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lang w:eastAsia="ru-RU"/>
              </w:rPr>
              <w:t>14.</w:t>
            </w:r>
            <w:r w:rsidRPr="0005491E">
              <w:rPr>
                <w:rFonts w:ascii="Times New Roman" w:hAnsi="Times New Roman"/>
                <w:lang w:eastAsia="ru-RU"/>
              </w:rPr>
              <w:t xml:space="preserve"> 4,</w:t>
            </w:r>
          </w:p>
          <w:p w:rsidR="00E060E9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14.</w:t>
            </w:r>
            <w:r w:rsidRPr="0005491E">
              <w:rPr>
                <w:rFonts w:ascii="Times New Roman" w:hAnsi="Times New Roman"/>
                <w:lang w:eastAsia="ru-RU"/>
              </w:rPr>
              <w:t xml:space="preserve">10, 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>
              <w:rPr>
                <w:rFonts w:ascii="Times New Roman" w:hAnsi="Times New Roman"/>
                <w:lang w:eastAsia="ru-RU"/>
              </w:rPr>
              <w:t>14.</w:t>
            </w:r>
            <w:r w:rsidRPr="0005491E">
              <w:rPr>
                <w:rFonts w:ascii="Times New Roman" w:hAnsi="Times New Roman"/>
                <w:lang w:eastAsia="ru-RU"/>
              </w:rPr>
              <w:t xml:space="preserve"> 32*</w:t>
            </w: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</w:t>
            </w:r>
          </w:p>
        </w:tc>
        <w:tc>
          <w:tcPr>
            <w:tcW w:w="571" w:type="pct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Системы двух линейных уравнений с двумя перемен</w:t>
            </w:r>
            <w:r>
              <w:rPr>
                <w:rFonts w:ascii="Times New Roman" w:hAnsi="Times New Roman"/>
                <w:lang w:eastAsia="ru-RU"/>
              </w:rPr>
              <w:t>-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ными как математические  модели реальных функций</w:t>
            </w:r>
          </w:p>
        </w:tc>
        <w:tc>
          <w:tcPr>
            <w:tcW w:w="139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примене</w:t>
            </w:r>
            <w:r>
              <w:rPr>
                <w:rFonts w:ascii="Times New Roman" w:hAnsi="Times New Roman"/>
                <w:lang w:eastAsia="ru-RU"/>
              </w:rPr>
              <w:t>-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ния и совершенствования знаний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Этапы  составления системы уравнений по условию задачи.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Приёмы определения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рационального способа  решения данной системы уравнений</w:t>
            </w: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Знать: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этапы  составления системы уравнений по условию задачи;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приёмы определения рационального способа  решения данной системы уравнений;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приёмы конструирования реальной ситуации по данной математической модели в виде системы  уравнений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- составлять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математическую модель ситуации;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решать текстовые задачи с помощью системы двух линейных уравнений с двумя переменными   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Индивидуальные карточки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14.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№ </w:t>
            </w:r>
            <w:r>
              <w:rPr>
                <w:rFonts w:ascii="Times New Roman" w:hAnsi="Times New Roman"/>
                <w:lang w:eastAsia="ru-RU"/>
              </w:rPr>
              <w:t>14.</w:t>
            </w:r>
            <w:r w:rsidRPr="0005491E">
              <w:rPr>
                <w:rFonts w:ascii="Times New Roman" w:hAnsi="Times New Roman"/>
                <w:lang w:eastAsia="ru-RU"/>
              </w:rPr>
              <w:t>15, №</w:t>
            </w:r>
            <w:r>
              <w:rPr>
                <w:rFonts w:ascii="Times New Roman" w:hAnsi="Times New Roman"/>
                <w:lang w:eastAsia="ru-RU"/>
              </w:rPr>
              <w:t>14.</w:t>
            </w:r>
            <w:r w:rsidRPr="0005491E">
              <w:rPr>
                <w:rFonts w:ascii="Times New Roman" w:hAnsi="Times New Roman"/>
                <w:lang w:eastAsia="ru-RU"/>
              </w:rPr>
              <w:t>18,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№ </w:t>
            </w:r>
            <w:r>
              <w:rPr>
                <w:rFonts w:ascii="Times New Roman" w:hAnsi="Times New Roman"/>
                <w:lang w:eastAsia="ru-RU"/>
              </w:rPr>
              <w:t>14.</w:t>
            </w:r>
            <w:r w:rsidRPr="0005491E">
              <w:rPr>
                <w:rFonts w:ascii="Times New Roman" w:hAnsi="Times New Roman"/>
                <w:lang w:eastAsia="ru-RU"/>
              </w:rPr>
              <w:t xml:space="preserve">24,№ </w:t>
            </w:r>
            <w:r>
              <w:rPr>
                <w:rFonts w:ascii="Times New Roman" w:hAnsi="Times New Roman"/>
                <w:lang w:eastAsia="ru-RU"/>
              </w:rPr>
              <w:t>14.</w:t>
            </w:r>
            <w:r w:rsidRPr="0005491E">
              <w:rPr>
                <w:rFonts w:ascii="Times New Roman" w:hAnsi="Times New Roman"/>
                <w:lang w:eastAsia="ru-RU"/>
              </w:rPr>
              <w:t xml:space="preserve">35* </w:t>
            </w: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49</w:t>
            </w:r>
          </w:p>
        </w:tc>
        <w:tc>
          <w:tcPr>
            <w:tcW w:w="571" w:type="pct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Системы двух линейных уравнений с двумя перемен</w:t>
            </w:r>
            <w:r>
              <w:rPr>
                <w:rFonts w:ascii="Times New Roman" w:hAnsi="Times New Roman"/>
                <w:lang w:eastAsia="ru-RU"/>
              </w:rPr>
              <w:t>-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ными как математические  модели реальных функций</w:t>
            </w:r>
          </w:p>
        </w:tc>
        <w:tc>
          <w:tcPr>
            <w:tcW w:w="139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примене</w:t>
            </w:r>
            <w:r>
              <w:rPr>
                <w:rFonts w:ascii="Times New Roman" w:hAnsi="Times New Roman"/>
                <w:lang w:eastAsia="ru-RU"/>
              </w:rPr>
              <w:t>-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ния и совершенствования знаний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Этапы  составления системы уравнений по условию задачи.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Приёмы определения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рационального способа  решения данной системы уравнений</w:t>
            </w: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Знать: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этапы  составления системы уравнений по условию задачи;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приёмы определения рационального способа  решения данной системы уравнений;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приёмы конструирования реальной ситуации по данной математической модели в виде системы  уравнений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применять полученные знания в новой ситуации: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составлять математическую модель реальной ситуации в виде системы двух линейных уравнений с двумя переменными  и решать её рациональным способом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 Сам.</w:t>
            </w:r>
          </w:p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работа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17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14.</w:t>
            </w:r>
          </w:p>
          <w:p w:rsidR="00E060E9" w:rsidRDefault="00E060E9" w:rsidP="001627A0">
            <w:pPr>
              <w:spacing w:after="0" w:line="240" w:lineRule="auto"/>
              <w:ind w:left="-109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14.</w:t>
            </w:r>
            <w:r w:rsidRPr="0005491E">
              <w:rPr>
                <w:rFonts w:ascii="Times New Roman" w:hAnsi="Times New Roman"/>
                <w:lang w:eastAsia="ru-RU"/>
              </w:rPr>
              <w:t>25,</w:t>
            </w:r>
          </w:p>
          <w:p w:rsidR="00E060E9" w:rsidRPr="0005491E" w:rsidRDefault="00E060E9" w:rsidP="001627A0">
            <w:pPr>
              <w:spacing w:after="0" w:line="240" w:lineRule="auto"/>
              <w:ind w:left="-109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>
              <w:rPr>
                <w:rFonts w:ascii="Times New Roman" w:hAnsi="Times New Roman"/>
                <w:lang w:eastAsia="ru-RU"/>
              </w:rPr>
              <w:t>14.</w:t>
            </w:r>
            <w:r w:rsidRPr="0005491E">
              <w:rPr>
                <w:rFonts w:ascii="Times New Roman" w:hAnsi="Times New Roman"/>
                <w:lang w:eastAsia="ru-RU"/>
              </w:rPr>
              <w:t xml:space="preserve"> 29,</w:t>
            </w:r>
          </w:p>
          <w:p w:rsidR="00E060E9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14.</w:t>
            </w:r>
            <w:r w:rsidRPr="0005491E">
              <w:rPr>
                <w:rFonts w:ascii="Times New Roman" w:hAnsi="Times New Roman"/>
                <w:lang w:eastAsia="ru-RU"/>
              </w:rPr>
              <w:t xml:space="preserve"> 30,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>
              <w:rPr>
                <w:rFonts w:ascii="Times New Roman" w:hAnsi="Times New Roman"/>
                <w:lang w:eastAsia="ru-RU"/>
              </w:rPr>
              <w:t>14.</w:t>
            </w:r>
            <w:r w:rsidRPr="0005491E">
              <w:rPr>
                <w:rFonts w:ascii="Times New Roman" w:hAnsi="Times New Roman"/>
                <w:lang w:eastAsia="ru-RU"/>
              </w:rPr>
              <w:t xml:space="preserve"> 35*</w:t>
            </w: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</w:t>
            </w:r>
          </w:p>
        </w:tc>
        <w:tc>
          <w:tcPr>
            <w:tcW w:w="571" w:type="pct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Системы двух линейных уравнений с двумя перемен</w:t>
            </w:r>
            <w:r>
              <w:rPr>
                <w:rFonts w:ascii="Times New Roman" w:hAnsi="Times New Roman"/>
                <w:lang w:eastAsia="ru-RU"/>
              </w:rPr>
              <w:t>-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ными как математи</w:t>
            </w:r>
            <w:r>
              <w:rPr>
                <w:rFonts w:ascii="Times New Roman" w:hAnsi="Times New Roman"/>
                <w:lang w:eastAsia="ru-RU"/>
              </w:rPr>
              <w:t>-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ческие  модели реальных функций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Подготовка к контрольной работе</w:t>
            </w:r>
          </w:p>
        </w:tc>
        <w:tc>
          <w:tcPr>
            <w:tcW w:w="139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Урок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обобщения 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и система</w:t>
            </w:r>
            <w:r>
              <w:rPr>
                <w:rFonts w:ascii="Times New Roman" w:hAnsi="Times New Roman"/>
                <w:lang w:eastAsia="ru-RU"/>
              </w:rPr>
              <w:t>-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тизации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знаний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Этапы  составления системы уравнений по условию задачи.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Приёмы определения 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рационального способа  решения данной системы уравнений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35EB8">
              <w:rPr>
                <w:rFonts w:ascii="Times New Roman" w:hAnsi="Times New Roman"/>
                <w:lang w:eastAsia="ru-RU"/>
              </w:rPr>
              <w:t xml:space="preserve">Систематизация знаний по темам главы </w:t>
            </w:r>
            <w:r>
              <w:rPr>
                <w:rFonts w:ascii="Times New Roman" w:hAnsi="Times New Roman"/>
                <w:lang w:eastAsia="ru-RU"/>
              </w:rPr>
              <w:t>3</w:t>
            </w:r>
            <w:r w:rsidRPr="00035EB8">
              <w:rPr>
                <w:rFonts w:ascii="Times New Roman" w:hAnsi="Times New Roman"/>
                <w:lang w:eastAsia="ru-RU"/>
              </w:rPr>
              <w:t xml:space="preserve">. Устранение пробелов в знаниях учащихся.  Подготовка </w:t>
            </w:r>
            <w:r>
              <w:rPr>
                <w:rFonts w:ascii="Times New Roman" w:hAnsi="Times New Roman"/>
                <w:lang w:eastAsia="ru-RU"/>
              </w:rPr>
              <w:t>к контрольной работе.</w:t>
            </w: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Знать: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этапы  составления системы уравнений по условию задачи;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приёмы определения рационального способа  решения данной системы уравнений;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приёмы конструирования реальной ситуации по данной математической модели в виде системы  уравнений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</w:p>
          <w:p w:rsidR="00E060E9" w:rsidRPr="001839B3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применять полученные знания в новой ситуации: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составлять математическую модель реальной ситуации в виде системы двух линейных уравнений с двумя переменными  и решать её рациональным способом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Индивидуальные карточки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11 – 14.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Домашняя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контрольная работа  № 3 (вар.1)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53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Контрольная работа  № 3 по теме 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« Системы двух линейных уравнений с двумя переменными»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Анализ контрольной работы.</w:t>
            </w:r>
          </w:p>
        </w:tc>
        <w:tc>
          <w:tcPr>
            <w:tcW w:w="139" w:type="pct"/>
          </w:tcPr>
          <w:p w:rsidR="00E060E9" w:rsidRPr="0005491E" w:rsidRDefault="00E060E9" w:rsidP="001627A0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контроля  и оценки       ЗУН учащихся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Выявление знаний и умений учащихся, степени усвоения ими материала</w:t>
            </w: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основные понятия темы: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приёмы </w:t>
            </w:r>
            <w:r w:rsidRPr="0005491E">
              <w:rPr>
                <w:rFonts w:ascii="Times New Roman" w:hAnsi="Times New Roman"/>
                <w:lang w:eastAsia="ru-RU"/>
              </w:rPr>
              <w:t>рационального выполнения задач темы, приёмы решения задач повышенного уровня сложности.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решать задачи по алгоритму;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решать комбинированные задачи с использованием более чем 3 алгоритмов; применять полученные знания в новой ситуации; использовать приёмы рационального решения задач</w:t>
            </w:r>
            <w:r>
              <w:rPr>
                <w:rFonts w:ascii="Times New Roman" w:hAnsi="Times New Roman"/>
                <w:lang w:eastAsia="ru-RU"/>
              </w:rPr>
              <w:t xml:space="preserve">. </w:t>
            </w:r>
          </w:p>
          <w:p w:rsidR="00E060E9" w:rsidRPr="003D6EE1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Контрольная работа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Задания </w:t>
            </w:r>
            <w:r>
              <w:rPr>
                <w:rFonts w:ascii="Times New Roman" w:hAnsi="Times New Roman"/>
                <w:lang w:eastAsia="ru-RU"/>
              </w:rPr>
              <w:t>нет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406A37">
        <w:trPr>
          <w:trHeight w:val="528"/>
        </w:trPr>
        <w:tc>
          <w:tcPr>
            <w:tcW w:w="5000" w:type="pct"/>
            <w:gridSpan w:val="16"/>
            <w:vAlign w:val="center"/>
          </w:tcPr>
          <w:p w:rsidR="00E060E9" w:rsidRPr="00406A37" w:rsidRDefault="00E060E9" w:rsidP="00406A3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D0BC3">
              <w:rPr>
                <w:rFonts w:ascii="Times New Roman" w:hAnsi="Times New Roman"/>
                <w:b/>
                <w:i/>
                <w:sz w:val="24"/>
                <w:szCs w:val="24"/>
                <w:highlight w:val="lightGray"/>
                <w:lang w:eastAsia="ru-RU"/>
              </w:rPr>
              <w:t>Глава 4. Степень с натураль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highlight w:val="lightGray"/>
                <w:lang w:eastAsia="ru-RU"/>
              </w:rPr>
              <w:t xml:space="preserve">ным показателем и её свойства ( 10 </w:t>
            </w:r>
            <w:r w:rsidRPr="000D0BC3">
              <w:rPr>
                <w:rFonts w:ascii="Times New Roman" w:hAnsi="Times New Roman"/>
                <w:b/>
                <w:i/>
                <w:sz w:val="24"/>
                <w:szCs w:val="24"/>
                <w:highlight w:val="lightGray"/>
                <w:lang w:eastAsia="ru-RU"/>
              </w:rPr>
              <w:t>часов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highlight w:val="lightGray"/>
                <w:lang w:eastAsia="ru-RU"/>
              </w:rPr>
              <w:t xml:space="preserve"> </w:t>
            </w:r>
            <w:r w:rsidRPr="000D0BC3">
              <w:rPr>
                <w:rFonts w:ascii="Times New Roman" w:hAnsi="Times New Roman"/>
                <w:b/>
                <w:i/>
                <w:sz w:val="24"/>
                <w:szCs w:val="24"/>
                <w:highlight w:val="lightGray"/>
                <w:lang w:eastAsia="ru-RU"/>
              </w:rPr>
              <w:t>)</w:t>
            </w: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54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Что такое степень с натуральным показателем</w:t>
            </w:r>
            <w:r>
              <w:rPr>
                <w:rFonts w:ascii="Times New Roman" w:hAnsi="Times New Roman"/>
                <w:lang w:eastAsia="ru-RU"/>
              </w:rPr>
              <w:t>?</w:t>
            </w:r>
          </w:p>
        </w:tc>
        <w:tc>
          <w:tcPr>
            <w:tcW w:w="139" w:type="pct"/>
          </w:tcPr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Комбини</w:t>
            </w:r>
          </w:p>
          <w:p w:rsidR="00E060E9" w:rsidRPr="0005491E" w:rsidRDefault="00E060E9" w:rsidP="001627A0">
            <w:pPr>
              <w:spacing w:after="0" w:line="240" w:lineRule="auto"/>
              <w:ind w:left="-107"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  рованный</w:t>
            </w:r>
          </w:p>
          <w:p w:rsidR="00E060E9" w:rsidRPr="0005491E" w:rsidRDefault="00E060E9" w:rsidP="001627A0">
            <w:pPr>
              <w:spacing w:after="0" w:line="240" w:lineRule="auto"/>
              <w:ind w:left="-107"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  урок</w:t>
            </w:r>
          </w:p>
          <w:p w:rsidR="00E060E9" w:rsidRPr="0005491E" w:rsidRDefault="00E060E9" w:rsidP="001627A0">
            <w:pPr>
              <w:spacing w:after="0" w:line="240" w:lineRule="auto"/>
              <w:ind w:left="-107" w:hanging="108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7"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           </w:t>
            </w:r>
          </w:p>
        </w:tc>
        <w:tc>
          <w:tcPr>
            <w:tcW w:w="928" w:type="pct"/>
            <w:gridSpan w:val="3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 xml:space="preserve">Введение понятий: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 xml:space="preserve"> степень с натуральным показателем,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основание степени, показатель степени. Приёмы вычисления </w:t>
            </w:r>
            <w:r w:rsidRPr="0005491E">
              <w:rPr>
                <w:rFonts w:ascii="Times New Roman" w:hAnsi="Times New Roman"/>
                <w:lang w:eastAsia="ru-RU"/>
              </w:rPr>
              <w:t>натуральной степени для различных типов чисел. Представление числа в виде произведения степеней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41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Знать: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определения </w:t>
            </w:r>
            <w:r w:rsidRPr="0005491E">
              <w:rPr>
                <w:rFonts w:ascii="Times New Roman" w:hAnsi="Times New Roman"/>
                <w:lang w:eastAsia="ru-RU"/>
              </w:rPr>
              <w:t>степень с натуральным показателем,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основание степени, показатель степени;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приёмы вычисления </w:t>
            </w:r>
            <w:r w:rsidRPr="0005491E">
              <w:rPr>
                <w:rFonts w:ascii="Times New Roman" w:hAnsi="Times New Roman"/>
                <w:lang w:eastAsia="ru-RU"/>
              </w:rPr>
              <w:t>натуральной степени для различных типов чисел;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-представление числа в виде произведения степеней.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Уметь: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возводить числа в степень;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-заполнять и оформлять таблицы, отвечать на вопросы с помощью таблиц;</w:t>
            </w:r>
          </w:p>
          <w:p w:rsidR="00E060E9" w:rsidRPr="00261A68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находить значения сложных выражений со степенями, представлять число в виде произведения степеней.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Сам.</w:t>
            </w:r>
          </w:p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работа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18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15.</w:t>
            </w:r>
          </w:p>
          <w:p w:rsidR="00E060E9" w:rsidRDefault="00E060E9" w:rsidP="001627A0">
            <w:pPr>
              <w:spacing w:after="0" w:line="240" w:lineRule="auto"/>
              <w:ind w:left="-109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15.</w:t>
            </w:r>
            <w:r w:rsidRPr="0005491E">
              <w:rPr>
                <w:rFonts w:ascii="Times New Roman" w:hAnsi="Times New Roman"/>
                <w:lang w:eastAsia="ru-RU"/>
              </w:rPr>
              <w:t>14,</w:t>
            </w:r>
          </w:p>
          <w:p w:rsidR="00E060E9" w:rsidRPr="0005491E" w:rsidRDefault="00E060E9" w:rsidP="001627A0">
            <w:pPr>
              <w:spacing w:after="0" w:line="240" w:lineRule="auto"/>
              <w:ind w:left="-109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lang w:eastAsia="ru-RU"/>
              </w:rPr>
              <w:t>15.</w:t>
            </w:r>
            <w:r w:rsidRPr="0005491E">
              <w:rPr>
                <w:rFonts w:ascii="Times New Roman" w:hAnsi="Times New Roman"/>
                <w:lang w:eastAsia="ru-RU"/>
              </w:rPr>
              <w:t>20,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lang w:eastAsia="ru-RU"/>
              </w:rPr>
              <w:t>15.</w:t>
            </w:r>
            <w:r w:rsidRPr="0005491E">
              <w:rPr>
                <w:rFonts w:ascii="Times New Roman" w:hAnsi="Times New Roman"/>
                <w:lang w:eastAsia="ru-RU"/>
              </w:rPr>
              <w:t>23(б, в),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>
              <w:rPr>
                <w:rFonts w:ascii="Times New Roman" w:hAnsi="Times New Roman"/>
                <w:lang w:eastAsia="ru-RU"/>
              </w:rPr>
              <w:t>15.</w:t>
            </w:r>
            <w:r w:rsidRPr="0005491E">
              <w:rPr>
                <w:rFonts w:ascii="Times New Roman" w:hAnsi="Times New Roman"/>
                <w:lang w:eastAsia="ru-RU"/>
              </w:rPr>
              <w:t>34</w:t>
            </w: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55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Таблица основных степеней</w:t>
            </w:r>
          </w:p>
        </w:tc>
        <w:tc>
          <w:tcPr>
            <w:tcW w:w="139" w:type="pct"/>
          </w:tcPr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Комбини</w:t>
            </w:r>
          </w:p>
          <w:p w:rsidR="00E060E9" w:rsidRPr="0005491E" w:rsidRDefault="00E060E9" w:rsidP="001627A0">
            <w:pPr>
              <w:spacing w:after="0" w:line="240" w:lineRule="auto"/>
              <w:ind w:left="-107"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  рованный</w:t>
            </w:r>
          </w:p>
          <w:p w:rsidR="00E060E9" w:rsidRPr="0005491E" w:rsidRDefault="00E060E9" w:rsidP="001627A0">
            <w:pPr>
              <w:spacing w:after="0" w:line="240" w:lineRule="auto"/>
              <w:ind w:left="-107"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  урок</w:t>
            </w:r>
          </w:p>
          <w:p w:rsidR="00E060E9" w:rsidRPr="0005491E" w:rsidRDefault="00E060E9" w:rsidP="001627A0">
            <w:pPr>
              <w:spacing w:after="0" w:line="240" w:lineRule="auto"/>
              <w:ind w:left="-107" w:hanging="108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tabs>
                <w:tab w:val="left" w:pos="0"/>
              </w:tabs>
              <w:spacing w:after="0" w:line="240" w:lineRule="auto"/>
              <w:ind w:left="-107" w:hanging="108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28" w:type="pct"/>
            <w:gridSpan w:val="3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Принципы составления правил применения таблицы степеней</w:t>
            </w:r>
          </w:p>
        </w:tc>
        <w:tc>
          <w:tcPr>
            <w:tcW w:w="1241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Знать: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принципы составления правил применения таблицы степеней.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пользоваться таблицей степеней при выполнении вычислений со степенями;</w:t>
            </w:r>
          </w:p>
          <w:p w:rsidR="00E060E9" w:rsidRPr="0040104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решать комбинированные задачи с использованием более чем 3 алгоритмов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Сам.</w:t>
            </w:r>
          </w:p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работа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19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16.</w:t>
            </w:r>
          </w:p>
          <w:p w:rsidR="00E060E9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16.</w:t>
            </w:r>
            <w:r w:rsidRPr="0005491E">
              <w:rPr>
                <w:rFonts w:ascii="Times New Roman" w:hAnsi="Times New Roman"/>
                <w:lang w:eastAsia="ru-RU"/>
              </w:rPr>
              <w:t xml:space="preserve">10, 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lang w:eastAsia="ru-RU"/>
              </w:rPr>
              <w:t>16.</w:t>
            </w:r>
            <w:r w:rsidRPr="0005491E">
              <w:rPr>
                <w:rFonts w:ascii="Times New Roman" w:hAnsi="Times New Roman"/>
                <w:lang w:eastAsia="ru-RU"/>
              </w:rPr>
              <w:t>13,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16.</w:t>
            </w:r>
            <w:r w:rsidRPr="0005491E">
              <w:rPr>
                <w:rFonts w:ascii="Times New Roman" w:hAnsi="Times New Roman"/>
                <w:lang w:eastAsia="ru-RU"/>
              </w:rPr>
              <w:t>24, №</w:t>
            </w:r>
            <w:r>
              <w:rPr>
                <w:rFonts w:ascii="Times New Roman" w:hAnsi="Times New Roman"/>
                <w:lang w:eastAsia="ru-RU"/>
              </w:rPr>
              <w:t>16.</w:t>
            </w:r>
            <w:r w:rsidRPr="0005491E">
              <w:rPr>
                <w:rFonts w:ascii="Times New Roman" w:hAnsi="Times New Roman"/>
                <w:lang w:eastAsia="ru-RU"/>
              </w:rPr>
              <w:t>26*</w:t>
            </w: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Свойства степени с натуральными</w:t>
            </w:r>
            <w:r>
              <w:rPr>
                <w:rFonts w:ascii="Times New Roman" w:hAnsi="Times New Roman"/>
                <w:lang w:eastAsia="ru-RU"/>
              </w:rPr>
              <w:t xml:space="preserve"> п</w:t>
            </w:r>
            <w:r w:rsidRPr="0005491E">
              <w:rPr>
                <w:rFonts w:ascii="Times New Roman" w:hAnsi="Times New Roman"/>
                <w:lang w:eastAsia="ru-RU"/>
              </w:rPr>
              <w:t>ока</w:t>
            </w:r>
            <w:r>
              <w:rPr>
                <w:rFonts w:ascii="Times New Roman" w:hAnsi="Times New Roman"/>
                <w:lang w:eastAsia="ru-RU"/>
              </w:rPr>
              <w:t>за</w:t>
            </w:r>
            <w:r w:rsidRPr="0005491E">
              <w:rPr>
                <w:rFonts w:ascii="Times New Roman" w:hAnsi="Times New Roman"/>
                <w:lang w:eastAsia="ru-RU"/>
              </w:rPr>
              <w:t>телями</w:t>
            </w:r>
          </w:p>
        </w:tc>
        <w:tc>
          <w:tcPr>
            <w:tcW w:w="139" w:type="pct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928" w:type="pct"/>
            <w:gridSpan w:val="3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Рассмотрение свойств степени с натуральными показателями, их вывод</w:t>
            </w:r>
          </w:p>
        </w:tc>
        <w:tc>
          <w:tcPr>
            <w:tcW w:w="1241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Знать: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lang w:eastAsia="ru-RU"/>
              </w:rPr>
              <w:t>свойства степени с натуральными показателями (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умножение и деление степеней с одинаковыми основаниями, правило возведения степени в степень);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принципы вывода</w:t>
            </w:r>
            <w:r w:rsidRPr="0005491E">
              <w:rPr>
                <w:rFonts w:ascii="Times New Roman" w:hAnsi="Times New Roman"/>
                <w:lang w:eastAsia="ru-RU"/>
              </w:rPr>
              <w:t xml:space="preserve"> свойств степени с натуральным показателем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.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Уметь: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осуществлять проверку выводов, положений, закономерностей, теорем;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выводить свойства степени с натуральным показателем, применять их для упрощения выражений со степенями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17.</w:t>
            </w:r>
          </w:p>
          <w:p w:rsidR="00E060E9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lang w:eastAsia="ru-RU"/>
              </w:rPr>
              <w:t>17.</w:t>
            </w:r>
            <w:r w:rsidRPr="0005491E">
              <w:rPr>
                <w:rFonts w:ascii="Times New Roman" w:hAnsi="Times New Roman"/>
                <w:lang w:eastAsia="ru-RU"/>
              </w:rPr>
              <w:t xml:space="preserve"> 12,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№ </w:t>
            </w:r>
            <w:r>
              <w:rPr>
                <w:rFonts w:ascii="Times New Roman" w:hAnsi="Times New Roman"/>
                <w:lang w:eastAsia="ru-RU"/>
              </w:rPr>
              <w:t>17.</w:t>
            </w:r>
            <w:r w:rsidRPr="0005491E">
              <w:rPr>
                <w:rFonts w:ascii="Times New Roman" w:hAnsi="Times New Roman"/>
                <w:lang w:eastAsia="ru-RU"/>
              </w:rPr>
              <w:t>18,</w:t>
            </w:r>
          </w:p>
          <w:p w:rsidR="00E060E9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lang w:eastAsia="ru-RU"/>
              </w:rPr>
              <w:t>17.</w:t>
            </w:r>
            <w:r w:rsidRPr="0005491E">
              <w:rPr>
                <w:rFonts w:ascii="Times New Roman" w:hAnsi="Times New Roman"/>
                <w:lang w:eastAsia="ru-RU"/>
              </w:rPr>
              <w:t>26,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lang w:eastAsia="ru-RU"/>
              </w:rPr>
              <w:t>17.</w:t>
            </w:r>
            <w:r w:rsidRPr="0005491E">
              <w:rPr>
                <w:rFonts w:ascii="Times New Roman" w:hAnsi="Times New Roman"/>
                <w:lang w:eastAsia="ru-RU"/>
              </w:rPr>
              <w:t>28</w:t>
            </w: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57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Свойства степени с натуральными показателями</w:t>
            </w:r>
          </w:p>
        </w:tc>
        <w:tc>
          <w:tcPr>
            <w:tcW w:w="139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применения и совершенствования знаний</w:t>
            </w:r>
          </w:p>
        </w:tc>
        <w:tc>
          <w:tcPr>
            <w:tcW w:w="928" w:type="pct"/>
            <w:gridSpan w:val="3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Закрепление свойств степени с натуральным показателем</w:t>
            </w:r>
          </w:p>
        </w:tc>
        <w:tc>
          <w:tcPr>
            <w:tcW w:w="1241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Знать: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lang w:eastAsia="ru-RU"/>
              </w:rPr>
              <w:t>свойства степени с натуральными показателями (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умножение и деление степеней с одинаковыми основаниями, правило возведения степени в степень);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принципы вывода</w:t>
            </w:r>
            <w:r w:rsidRPr="0005491E">
              <w:rPr>
                <w:rFonts w:ascii="Times New Roman" w:hAnsi="Times New Roman"/>
                <w:lang w:eastAsia="ru-RU"/>
              </w:rPr>
              <w:t xml:space="preserve"> свойств степени с натуральным показателем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.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</w:p>
          <w:p w:rsidR="00E060E9" w:rsidRPr="00261A68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решать комбинированные задачи с использованием более чем 3 алгоритмов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Сам.</w:t>
            </w:r>
          </w:p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работа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20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17.</w:t>
            </w:r>
          </w:p>
          <w:p w:rsidR="00E060E9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17.</w:t>
            </w:r>
            <w:r w:rsidRPr="0005491E">
              <w:rPr>
                <w:rFonts w:ascii="Times New Roman" w:hAnsi="Times New Roman"/>
                <w:lang w:eastAsia="ru-RU"/>
              </w:rPr>
              <w:t>33,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№ </w:t>
            </w:r>
            <w:r>
              <w:rPr>
                <w:rFonts w:ascii="Times New Roman" w:hAnsi="Times New Roman"/>
                <w:lang w:eastAsia="ru-RU"/>
              </w:rPr>
              <w:t>17.</w:t>
            </w:r>
            <w:r w:rsidRPr="0005491E">
              <w:rPr>
                <w:rFonts w:ascii="Times New Roman" w:hAnsi="Times New Roman"/>
                <w:lang w:eastAsia="ru-RU"/>
              </w:rPr>
              <w:t>40,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17.</w:t>
            </w:r>
            <w:r w:rsidRPr="0005491E">
              <w:rPr>
                <w:rFonts w:ascii="Times New Roman" w:hAnsi="Times New Roman"/>
                <w:lang w:eastAsia="ru-RU"/>
              </w:rPr>
              <w:t xml:space="preserve"> 42</w:t>
            </w: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rPr>
          <w:trHeight w:val="2430"/>
        </w:trPr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Умножение и деление степеней с одинаковыми показателями</w:t>
            </w:r>
          </w:p>
        </w:tc>
        <w:tc>
          <w:tcPr>
            <w:tcW w:w="139" w:type="pct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2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928" w:type="pct"/>
            <w:gridSpan w:val="3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Рассмотрение правил умножения и деления степеней с одинаковыми показателями, их вывод</w:t>
            </w:r>
          </w:p>
        </w:tc>
        <w:tc>
          <w:tcPr>
            <w:tcW w:w="1241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Знать: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lang w:eastAsia="ru-RU"/>
              </w:rPr>
              <w:t xml:space="preserve"> правила умножения и деления степеней с одинаковыми показателями;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принципы вывода</w:t>
            </w:r>
            <w:r w:rsidRPr="0005491E">
              <w:rPr>
                <w:rFonts w:ascii="Times New Roman" w:hAnsi="Times New Roman"/>
                <w:lang w:eastAsia="ru-RU"/>
              </w:rPr>
              <w:t xml:space="preserve"> правил умножения и деления степеней с одинаковыми показателями.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выводить формулы произведения и частного степеней с одинаковыми показателями;</w:t>
            </w:r>
          </w:p>
          <w:p w:rsidR="00E060E9" w:rsidRPr="00261A68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применять правила </w:t>
            </w:r>
            <w:r w:rsidRPr="0005491E">
              <w:rPr>
                <w:rFonts w:ascii="Times New Roman" w:hAnsi="Times New Roman"/>
                <w:lang w:eastAsia="ru-RU"/>
              </w:rPr>
              <w:t xml:space="preserve">умножения и деления степеней с одинаковыми показателями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при вычислениях, для преобразования алгебраических выражений.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508" w:type="pct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18.</w:t>
            </w:r>
          </w:p>
          <w:p w:rsidR="00E060E9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18.</w:t>
            </w:r>
            <w:r w:rsidRPr="0005491E">
              <w:rPr>
                <w:rFonts w:ascii="Times New Roman" w:hAnsi="Times New Roman"/>
                <w:lang w:eastAsia="ru-RU"/>
              </w:rPr>
              <w:t>10,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lang w:eastAsia="ru-RU"/>
              </w:rPr>
              <w:t>18.</w:t>
            </w:r>
            <w:r w:rsidRPr="0005491E">
              <w:rPr>
                <w:rFonts w:ascii="Times New Roman" w:hAnsi="Times New Roman"/>
                <w:lang w:eastAsia="ru-RU"/>
              </w:rPr>
              <w:t xml:space="preserve"> 12,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>
              <w:rPr>
                <w:rFonts w:ascii="Times New Roman" w:hAnsi="Times New Roman"/>
                <w:lang w:eastAsia="ru-RU"/>
              </w:rPr>
              <w:t>18.</w:t>
            </w:r>
            <w:r w:rsidRPr="0005491E">
              <w:rPr>
                <w:rFonts w:ascii="Times New Roman" w:hAnsi="Times New Roman"/>
                <w:lang w:eastAsia="ru-RU"/>
              </w:rPr>
              <w:t>16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rPr>
          <w:trHeight w:val="1922"/>
        </w:trPr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59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. Умножение и деление степеней с одинаковыми показателями</w:t>
            </w:r>
          </w:p>
        </w:tc>
        <w:tc>
          <w:tcPr>
            <w:tcW w:w="139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применения и совершенствования знаний</w:t>
            </w:r>
          </w:p>
        </w:tc>
        <w:tc>
          <w:tcPr>
            <w:tcW w:w="928" w:type="pct"/>
            <w:gridSpan w:val="3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Закрепление правил умножения и деления степеней с одинаковыми показателями</w:t>
            </w:r>
          </w:p>
        </w:tc>
        <w:tc>
          <w:tcPr>
            <w:tcW w:w="1241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Знать: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lang w:eastAsia="ru-RU"/>
              </w:rPr>
              <w:t xml:space="preserve"> правила умножения и деления степеней с одинаковыми показателями;</w:t>
            </w:r>
          </w:p>
          <w:p w:rsidR="00E060E9" w:rsidRPr="00261A68" w:rsidRDefault="00E060E9" w:rsidP="001627A0">
            <w:pPr>
              <w:spacing w:after="0" w:line="240" w:lineRule="auto"/>
              <w:rPr>
                <w:rFonts w:ascii="Times New Roman" w:hAnsi="Times New Roman"/>
                <w:lang w:val="en-US"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  <w:r w:rsidRPr="0005491E">
              <w:rPr>
                <w:rFonts w:ascii="Times New Roman" w:hAnsi="Times New Roman"/>
                <w:lang w:eastAsia="ru-RU"/>
              </w:rPr>
              <w:t>создавать алгоритмы деятельности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Сам.</w:t>
            </w:r>
          </w:p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работа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21</w:t>
            </w:r>
          </w:p>
          <w:p w:rsidR="00E060E9" w:rsidRPr="00261A68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val="en-US"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</w:t>
            </w:r>
            <w:r>
              <w:rPr>
                <w:rFonts w:ascii="Times New Roman" w:hAnsi="Times New Roman"/>
                <w:lang w:val="en-US" w:eastAsia="ru-RU"/>
              </w:rPr>
              <w:t>)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18.</w:t>
            </w:r>
          </w:p>
          <w:p w:rsidR="00E060E9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18.</w:t>
            </w:r>
            <w:r w:rsidRPr="0005491E">
              <w:rPr>
                <w:rFonts w:ascii="Times New Roman" w:hAnsi="Times New Roman"/>
                <w:lang w:eastAsia="ru-RU"/>
              </w:rPr>
              <w:t xml:space="preserve">20, 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>
              <w:rPr>
                <w:rFonts w:ascii="Times New Roman" w:hAnsi="Times New Roman"/>
                <w:lang w:eastAsia="ru-RU"/>
              </w:rPr>
              <w:t>18.</w:t>
            </w:r>
            <w:r w:rsidRPr="0005491E">
              <w:rPr>
                <w:rFonts w:ascii="Times New Roman" w:hAnsi="Times New Roman"/>
                <w:lang w:eastAsia="ru-RU"/>
              </w:rPr>
              <w:t xml:space="preserve"> 22,</w:t>
            </w:r>
          </w:p>
          <w:p w:rsidR="00E060E9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18.</w:t>
            </w:r>
            <w:r w:rsidRPr="0005491E">
              <w:rPr>
                <w:rFonts w:ascii="Times New Roman" w:hAnsi="Times New Roman"/>
                <w:lang w:eastAsia="ru-RU"/>
              </w:rPr>
              <w:t>23,</w:t>
            </w:r>
          </w:p>
          <w:p w:rsidR="00E060E9" w:rsidRPr="00261A68" w:rsidRDefault="00E060E9" w:rsidP="00261A68">
            <w:pPr>
              <w:spacing w:after="0" w:line="240" w:lineRule="auto"/>
              <w:ind w:left="-108"/>
              <w:rPr>
                <w:rFonts w:ascii="Times New Roman" w:hAnsi="Times New Roman"/>
                <w:lang w:val="en-US"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№ </w:t>
            </w:r>
            <w:r>
              <w:rPr>
                <w:rFonts w:ascii="Times New Roman" w:hAnsi="Times New Roman"/>
                <w:lang w:eastAsia="ru-RU"/>
              </w:rPr>
              <w:t>18.</w:t>
            </w:r>
            <w:r w:rsidRPr="0005491E">
              <w:rPr>
                <w:rFonts w:ascii="Times New Roman" w:hAnsi="Times New Roman"/>
                <w:lang w:eastAsia="ru-RU"/>
              </w:rPr>
              <w:t>24*</w:t>
            </w: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61</w:t>
            </w:r>
          </w:p>
        </w:tc>
        <w:tc>
          <w:tcPr>
            <w:tcW w:w="571" w:type="pct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Степень с нулевым показателем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Подготовка к контрольной работе.</w:t>
            </w:r>
          </w:p>
        </w:tc>
        <w:tc>
          <w:tcPr>
            <w:tcW w:w="13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Урок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обобщения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и систематизации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знаний</w:t>
            </w:r>
          </w:p>
        </w:tc>
        <w:tc>
          <w:tcPr>
            <w:tcW w:w="928" w:type="pct"/>
            <w:gridSpan w:val="3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 xml:space="preserve">Введение понятия </w:t>
            </w:r>
            <w:r w:rsidRPr="0005491E">
              <w:rPr>
                <w:rFonts w:ascii="Times New Roman" w:hAnsi="Times New Roman"/>
                <w:lang w:eastAsia="ru-RU"/>
              </w:rPr>
              <w:t>степени с нулевым показателем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5EB8">
              <w:rPr>
                <w:rFonts w:ascii="Times New Roman" w:hAnsi="Times New Roman"/>
                <w:lang w:eastAsia="ru-RU"/>
              </w:rPr>
              <w:t xml:space="preserve">Систематизация знаний по темам главы 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035EB8">
              <w:rPr>
                <w:rFonts w:ascii="Times New Roman" w:hAnsi="Times New Roman"/>
                <w:lang w:eastAsia="ru-RU"/>
              </w:rPr>
              <w:t xml:space="preserve">. Устранение пробелов в знаниях учащихся.  Подготовка </w:t>
            </w:r>
            <w:r>
              <w:rPr>
                <w:rFonts w:ascii="Times New Roman" w:hAnsi="Times New Roman"/>
                <w:lang w:eastAsia="ru-RU"/>
              </w:rPr>
              <w:t>к контрольной работе.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41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Знать: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 xml:space="preserve">- определение </w:t>
            </w:r>
            <w:r w:rsidRPr="0005491E">
              <w:rPr>
                <w:rFonts w:ascii="Times New Roman" w:hAnsi="Times New Roman"/>
                <w:lang w:eastAsia="ru-RU"/>
              </w:rPr>
              <w:t>степени с нулевым показателем;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- принципы обоснования равенства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а</w:t>
            </w:r>
            <w:r w:rsidRPr="0005491E">
              <w:rPr>
                <w:rFonts w:ascii="Times New Roman" w:hAnsi="Times New Roman"/>
                <w:color w:val="000000"/>
                <w:vertAlign w:val="superscript"/>
                <w:lang w:eastAsia="ru-RU"/>
              </w:rPr>
              <w:t>0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=1.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E060E9" w:rsidRPr="00261A68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решать комбинированные задачи с использованием более чем 3 алгоритмов; применять полученные знания в новой ситуации; использовать приёмы рационального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нахождения значения сложных выражений с нулевыми степенями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Тест № 2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15 - 19.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Домашняя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контрольная работа № 4 (вар.1)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62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63</w:t>
            </w:r>
          </w:p>
        </w:tc>
        <w:tc>
          <w:tcPr>
            <w:tcW w:w="571" w:type="pct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Контроль</w:t>
            </w:r>
            <w:r>
              <w:rPr>
                <w:rFonts w:ascii="Times New Roman" w:hAnsi="Times New Roman"/>
                <w:b/>
                <w:lang w:eastAsia="ru-RU"/>
              </w:rPr>
              <w:t>ная работа  №  4  по теме «</w:t>
            </w:r>
            <w:r w:rsidRPr="0005491E">
              <w:rPr>
                <w:rFonts w:ascii="Times New Roman" w:hAnsi="Times New Roman"/>
                <w:b/>
                <w:lang w:eastAsia="ru-RU"/>
              </w:rPr>
              <w:t>Степень с натуральным показателем и её свойства»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Анализ контрольной работы.</w:t>
            </w:r>
          </w:p>
        </w:tc>
        <w:tc>
          <w:tcPr>
            <w:tcW w:w="13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</w:t>
            </w:r>
          </w:p>
          <w:p w:rsidR="00E060E9" w:rsidRPr="0005491E" w:rsidRDefault="00E060E9" w:rsidP="001627A0">
            <w:pPr>
              <w:spacing w:after="0" w:line="240" w:lineRule="auto"/>
              <w:ind w:hanging="109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контроля  и оценки       ЗУН</w:t>
            </w:r>
          </w:p>
          <w:p w:rsidR="00E060E9" w:rsidRPr="0005491E" w:rsidRDefault="00E060E9" w:rsidP="001627A0">
            <w:pPr>
              <w:spacing w:after="0" w:line="240" w:lineRule="auto"/>
              <w:ind w:left="-107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учащихся</w:t>
            </w:r>
          </w:p>
        </w:tc>
        <w:tc>
          <w:tcPr>
            <w:tcW w:w="928" w:type="pct"/>
            <w:gridSpan w:val="3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Выявление знаний и умений учащихся, степени усвоения ими материала</w:t>
            </w:r>
          </w:p>
        </w:tc>
        <w:tc>
          <w:tcPr>
            <w:tcW w:w="1241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основные понятия темы: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приёмы </w:t>
            </w:r>
            <w:r w:rsidRPr="0005491E">
              <w:rPr>
                <w:rFonts w:ascii="Times New Roman" w:hAnsi="Times New Roman"/>
                <w:lang w:eastAsia="ru-RU"/>
              </w:rPr>
              <w:t>рационального выполнения задач темы, приёмы решения задач повышенного уровня сложности.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решать задачи по алгоритму;</w:t>
            </w:r>
          </w:p>
          <w:p w:rsidR="00E060E9" w:rsidRPr="00261A68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решать комбинированные задачи с использованием более чем 3 алгоритмов; применять полученные знания в новой ситуации; использовать приёмы рационального решения задач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Контрольная работа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Задания </w:t>
            </w:r>
            <w:r>
              <w:rPr>
                <w:rFonts w:ascii="Times New Roman" w:hAnsi="Times New Roman"/>
                <w:lang w:eastAsia="ru-RU"/>
              </w:rPr>
              <w:t>нет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406A37">
        <w:trPr>
          <w:trHeight w:val="412"/>
        </w:trPr>
        <w:tc>
          <w:tcPr>
            <w:tcW w:w="5000" w:type="pct"/>
            <w:gridSpan w:val="16"/>
            <w:shd w:val="clear" w:color="auto" w:fill="D9D9D9"/>
          </w:tcPr>
          <w:p w:rsidR="00E060E9" w:rsidRPr="0005491E" w:rsidRDefault="00E060E9" w:rsidP="001627A0">
            <w:pPr>
              <w:spacing w:after="0" w:line="240" w:lineRule="auto"/>
              <w:ind w:left="-54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                                               </w:t>
            </w: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Глава  5. Одночлены. Арифметичес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кие операции над одночленами (13</w:t>
            </w: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64</w:t>
            </w:r>
          </w:p>
        </w:tc>
        <w:tc>
          <w:tcPr>
            <w:tcW w:w="571" w:type="pct"/>
          </w:tcPr>
          <w:p w:rsidR="00E060E9" w:rsidRPr="00700085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Понятие одночлена. Стандартный вид одночлена</w:t>
            </w:r>
          </w:p>
        </w:tc>
        <w:tc>
          <w:tcPr>
            <w:tcW w:w="139" w:type="pct"/>
            <w:vMerge w:val="restart"/>
          </w:tcPr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Комбини</w:t>
            </w:r>
          </w:p>
          <w:p w:rsidR="00E060E9" w:rsidRPr="0005491E" w:rsidRDefault="00E060E9" w:rsidP="001627A0">
            <w:pPr>
              <w:spacing w:after="0" w:line="240" w:lineRule="auto"/>
              <w:ind w:left="-107"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  рованный</w:t>
            </w:r>
          </w:p>
          <w:p w:rsidR="00E060E9" w:rsidRPr="0005491E" w:rsidRDefault="00E060E9" w:rsidP="001627A0">
            <w:pPr>
              <w:spacing w:after="0" w:line="240" w:lineRule="auto"/>
              <w:ind w:left="-107"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  урок</w:t>
            </w:r>
          </w:p>
          <w:p w:rsidR="00E060E9" w:rsidRPr="0005491E" w:rsidRDefault="00E060E9" w:rsidP="001627A0">
            <w:pPr>
              <w:spacing w:after="0" w:line="240" w:lineRule="auto"/>
              <w:ind w:left="-107" w:hanging="108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>Введение понятий: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одночлен, коэффициент одночлена, стандартный вид одночлена. Алгоритм приведения одночлена к стандартному  виду</w:t>
            </w: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  <w:r w:rsidRPr="0005491E">
              <w:rPr>
                <w:rFonts w:ascii="Times New Roman" w:hAnsi="Times New Roman"/>
                <w:bCs/>
                <w:lang w:eastAsia="ru-RU"/>
              </w:rPr>
              <w:t xml:space="preserve">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 xml:space="preserve">- понятия: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одночлен, коэффициент одночлена, стандартный вид одночлена;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алгоритм приведения одночлена к стандартному  виду;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приёмы составления математической модели ситуации в виде одночлена.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lang w:eastAsia="ru-RU"/>
              </w:rPr>
              <w:t xml:space="preserve"> находить значение одночлена при указанных значениях переменных, решать задачи по алгоритму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20.</w:t>
            </w:r>
          </w:p>
          <w:p w:rsidR="00E060E9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20.</w:t>
            </w:r>
            <w:r w:rsidRPr="0005491E">
              <w:rPr>
                <w:rFonts w:ascii="Times New Roman" w:hAnsi="Times New Roman"/>
                <w:lang w:eastAsia="ru-RU"/>
              </w:rPr>
              <w:t xml:space="preserve">7,  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>
              <w:rPr>
                <w:rFonts w:ascii="Times New Roman" w:hAnsi="Times New Roman"/>
                <w:lang w:eastAsia="ru-RU"/>
              </w:rPr>
              <w:t>20.</w:t>
            </w:r>
            <w:r w:rsidRPr="0005491E">
              <w:rPr>
                <w:rFonts w:ascii="Times New Roman" w:hAnsi="Times New Roman"/>
                <w:lang w:eastAsia="ru-RU"/>
              </w:rPr>
              <w:t xml:space="preserve"> 9,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lang w:eastAsia="ru-RU"/>
              </w:rPr>
              <w:t>20.</w:t>
            </w:r>
            <w:r w:rsidRPr="0005491E">
              <w:rPr>
                <w:rFonts w:ascii="Times New Roman" w:hAnsi="Times New Roman"/>
                <w:lang w:eastAsia="ru-RU"/>
              </w:rPr>
              <w:t>11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Понятие одночлена. Стандартный вид одночлена</w:t>
            </w:r>
          </w:p>
        </w:tc>
        <w:tc>
          <w:tcPr>
            <w:tcW w:w="139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применения и совершенствования знаний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>Закрепление понятий: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одночлен, коэффициент одночлена, стандартный вид одночлена. Алгоритм приведения одночлена к стандартному  виду</w:t>
            </w: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  <w:r w:rsidRPr="0005491E">
              <w:rPr>
                <w:rFonts w:ascii="Times New Roman" w:hAnsi="Times New Roman"/>
                <w:bCs/>
                <w:lang w:eastAsia="ru-RU"/>
              </w:rPr>
              <w:t xml:space="preserve">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 xml:space="preserve">- понятия: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одночлен, коэффициент одночлена, стандартный вид одночлена;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алгоритм приведения одночлена к стандартному  виду;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приёмы составления математической модели ситуации в виде одночлена.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lang w:eastAsia="ru-RU"/>
              </w:rPr>
              <w:t xml:space="preserve">  решать комбинированные задачи с использованием более чем 3 алгоритмов, приводить для иллюстрации изученных положений самостоятельно  подобранные примеры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Индиви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дуальные карточки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20.</w:t>
            </w:r>
          </w:p>
          <w:p w:rsidR="00E060E9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20.</w:t>
            </w:r>
            <w:r w:rsidRPr="0005491E">
              <w:rPr>
                <w:rFonts w:ascii="Times New Roman" w:hAnsi="Times New Roman"/>
                <w:lang w:eastAsia="ru-RU"/>
              </w:rPr>
              <w:t>15,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lang w:eastAsia="ru-RU"/>
              </w:rPr>
              <w:t>20.</w:t>
            </w:r>
            <w:r w:rsidRPr="0005491E">
              <w:rPr>
                <w:rFonts w:ascii="Times New Roman" w:hAnsi="Times New Roman"/>
                <w:lang w:eastAsia="ru-RU"/>
              </w:rPr>
              <w:t xml:space="preserve"> 18,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>
              <w:rPr>
                <w:rFonts w:ascii="Times New Roman" w:hAnsi="Times New Roman"/>
                <w:lang w:eastAsia="ru-RU"/>
              </w:rPr>
              <w:t>20.</w:t>
            </w:r>
            <w:r w:rsidRPr="0005491E">
              <w:rPr>
                <w:rFonts w:ascii="Times New Roman" w:hAnsi="Times New Roman"/>
                <w:lang w:eastAsia="ru-RU"/>
              </w:rPr>
              <w:t xml:space="preserve"> 19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66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Сложение и вычитание одночленов</w:t>
            </w:r>
          </w:p>
        </w:tc>
        <w:tc>
          <w:tcPr>
            <w:tcW w:w="139" w:type="pct"/>
            <w:vMerge w:val="restart"/>
          </w:tcPr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3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Комбинированный урок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 xml:space="preserve">Введение понятия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подобных одночленов, алгоритма  сложения и</w:t>
            </w:r>
          </w:p>
          <w:p w:rsidR="00E060E9" w:rsidRPr="0005491E" w:rsidRDefault="00E060E9" w:rsidP="001627A0">
            <w:pPr>
              <w:spacing w:after="0" w:line="240" w:lineRule="auto"/>
              <w:ind w:hanging="106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вычитания одночленов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  <w:r w:rsidRPr="0005491E">
              <w:rPr>
                <w:rFonts w:ascii="Times New Roman" w:hAnsi="Times New Roman"/>
                <w:bCs/>
                <w:lang w:eastAsia="ru-RU"/>
              </w:rPr>
              <w:t xml:space="preserve">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 xml:space="preserve">- понятие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подобных одночленов;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алгоритм сложения и вычитания одночленов.</w:t>
            </w:r>
          </w:p>
          <w:p w:rsidR="00E060E9" w:rsidRPr="0005491E" w:rsidRDefault="00E060E9" w:rsidP="001627A0">
            <w:pPr>
              <w:spacing w:after="0" w:line="240" w:lineRule="auto"/>
              <w:ind w:hanging="106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 Уметь:</w:t>
            </w:r>
            <w:r w:rsidRPr="0005491E">
              <w:rPr>
                <w:rFonts w:ascii="Times New Roman" w:hAnsi="Times New Roman"/>
                <w:lang w:eastAsia="ru-RU"/>
              </w:rPr>
              <w:t xml:space="preserve">  решать задачи по алгоритму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Сам.</w:t>
            </w:r>
          </w:p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работа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22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21.</w:t>
            </w:r>
          </w:p>
          <w:p w:rsidR="00E060E9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21.</w:t>
            </w:r>
            <w:r w:rsidRPr="0005491E">
              <w:rPr>
                <w:rFonts w:ascii="Times New Roman" w:hAnsi="Times New Roman"/>
                <w:lang w:eastAsia="ru-RU"/>
              </w:rPr>
              <w:t>11</w:t>
            </w:r>
            <w:r>
              <w:rPr>
                <w:rFonts w:ascii="Times New Roman" w:hAnsi="Times New Roman"/>
                <w:lang w:eastAsia="ru-RU"/>
              </w:rPr>
              <w:t>,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№ </w:t>
            </w:r>
            <w:r>
              <w:rPr>
                <w:rFonts w:ascii="Times New Roman" w:hAnsi="Times New Roman"/>
                <w:lang w:eastAsia="ru-RU"/>
              </w:rPr>
              <w:t>21.</w:t>
            </w:r>
            <w:r w:rsidRPr="0005491E">
              <w:rPr>
                <w:rFonts w:ascii="Times New Roman" w:hAnsi="Times New Roman"/>
                <w:lang w:eastAsia="ru-RU"/>
              </w:rPr>
              <w:t>13,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lang w:eastAsia="ru-RU"/>
              </w:rPr>
              <w:t>21.</w:t>
            </w:r>
            <w:r w:rsidRPr="0005491E">
              <w:rPr>
                <w:rFonts w:ascii="Times New Roman" w:hAnsi="Times New Roman"/>
                <w:lang w:eastAsia="ru-RU"/>
              </w:rPr>
              <w:t>29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67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Сложение и вычитание одночленов</w:t>
            </w:r>
          </w:p>
        </w:tc>
        <w:tc>
          <w:tcPr>
            <w:tcW w:w="139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применения и совершенствования знаний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 xml:space="preserve">Закрепление понятия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подобных одночленов, алгоритма  сложения и</w:t>
            </w:r>
          </w:p>
          <w:p w:rsidR="00E060E9" w:rsidRPr="0005491E" w:rsidRDefault="00E060E9" w:rsidP="001627A0">
            <w:pPr>
              <w:spacing w:after="0" w:line="240" w:lineRule="auto"/>
              <w:ind w:hanging="106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вычитания одночленов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lang w:eastAsia="ru-RU"/>
              </w:rPr>
            </w:pPr>
            <w:r w:rsidRPr="0005491E">
              <w:rPr>
                <w:rFonts w:ascii="Times New Roman" w:hAnsi="Times New Roman"/>
                <w:b/>
                <w:i/>
                <w:color w:val="000000"/>
                <w:lang w:eastAsia="ru-RU"/>
              </w:rPr>
              <w:t xml:space="preserve"> Знать:</w:t>
            </w:r>
            <w:r w:rsidRPr="0005491E">
              <w:rPr>
                <w:rFonts w:ascii="Times New Roman" w:hAnsi="Times New Roman"/>
                <w:b/>
                <w:bCs/>
                <w:i/>
                <w:lang w:eastAsia="ru-RU"/>
              </w:rPr>
              <w:t xml:space="preserve">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 xml:space="preserve">- понятие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подобных одночленов;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 алгоритм сложения и вычитания одночленов; </w:t>
            </w:r>
          </w:p>
          <w:p w:rsidR="00E060E9" w:rsidRPr="0005491E" w:rsidRDefault="00E060E9" w:rsidP="001627A0">
            <w:pPr>
              <w:spacing w:after="0" w:line="240" w:lineRule="auto"/>
              <w:ind w:hanging="106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-приёмы составления математической модели ситуации в виде суммы или разности одночленов.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lang w:eastAsia="ru-RU"/>
              </w:rPr>
              <w:t xml:space="preserve">  решать комбинированные задачи с использованием более чем 3 алгоритмов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Сам, работа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23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21.</w:t>
            </w:r>
          </w:p>
          <w:p w:rsidR="00E060E9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21.</w:t>
            </w:r>
            <w:r w:rsidRPr="0005491E">
              <w:rPr>
                <w:rFonts w:ascii="Times New Roman" w:hAnsi="Times New Roman"/>
                <w:lang w:eastAsia="ru-RU"/>
              </w:rPr>
              <w:t>16,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lang w:eastAsia="ru-RU"/>
              </w:rPr>
              <w:t>21.</w:t>
            </w:r>
            <w:r w:rsidRPr="0005491E">
              <w:rPr>
                <w:rFonts w:ascii="Times New Roman" w:hAnsi="Times New Roman"/>
                <w:lang w:eastAsia="ru-RU"/>
              </w:rPr>
              <w:t xml:space="preserve"> 31,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lang w:eastAsia="ru-RU"/>
              </w:rPr>
              <w:t>21.</w:t>
            </w:r>
            <w:r w:rsidRPr="0005491E">
              <w:rPr>
                <w:rFonts w:ascii="Times New Roman" w:hAnsi="Times New Roman"/>
                <w:lang w:eastAsia="ru-RU"/>
              </w:rPr>
              <w:t>29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68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Сложение и вычитание одночленов</w:t>
            </w:r>
          </w:p>
        </w:tc>
        <w:tc>
          <w:tcPr>
            <w:tcW w:w="139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применения и совершенствования знаний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 xml:space="preserve">Закрепление понятия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подобных одночленов, алгоритма  сложения и</w:t>
            </w:r>
          </w:p>
          <w:p w:rsidR="00E060E9" w:rsidRPr="0005491E" w:rsidRDefault="00E060E9" w:rsidP="001627A0">
            <w:pPr>
              <w:spacing w:after="0" w:line="240" w:lineRule="auto"/>
              <w:ind w:hanging="106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вычитания одночленов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Знать:</w:t>
            </w:r>
            <w:r w:rsidRPr="0005491E">
              <w:rPr>
                <w:rFonts w:ascii="Times New Roman" w:hAnsi="Times New Roman"/>
                <w:bCs/>
                <w:lang w:eastAsia="ru-RU"/>
              </w:rPr>
              <w:t xml:space="preserve">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 xml:space="preserve">- понятие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подобных одночленов;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 алгоритм сложения и вычитания одночленов; </w:t>
            </w:r>
          </w:p>
          <w:p w:rsidR="00E060E9" w:rsidRPr="0005491E" w:rsidRDefault="00E060E9" w:rsidP="001627A0">
            <w:pPr>
              <w:spacing w:after="0" w:line="240" w:lineRule="auto"/>
              <w:ind w:hanging="106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-приёмы составления математической модели ситуации в виде суммы или разности одночленов.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Уметь:  решать комбинированные задачи с использованием более чем 3 алгоритмов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Тест № 3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21.</w:t>
            </w:r>
          </w:p>
          <w:p w:rsidR="00E060E9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21.</w:t>
            </w:r>
            <w:r w:rsidRPr="0005491E">
              <w:rPr>
                <w:rFonts w:ascii="Times New Roman" w:hAnsi="Times New Roman"/>
                <w:lang w:eastAsia="ru-RU"/>
              </w:rPr>
              <w:t xml:space="preserve">19, 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lang w:eastAsia="ru-RU"/>
              </w:rPr>
              <w:t>21.</w:t>
            </w:r>
            <w:r w:rsidRPr="0005491E">
              <w:rPr>
                <w:rFonts w:ascii="Times New Roman" w:hAnsi="Times New Roman"/>
                <w:lang w:eastAsia="ru-RU"/>
              </w:rPr>
              <w:t>23,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lang w:eastAsia="ru-RU"/>
              </w:rPr>
              <w:t>21.</w:t>
            </w:r>
            <w:r w:rsidRPr="0005491E">
              <w:rPr>
                <w:rFonts w:ascii="Times New Roman" w:hAnsi="Times New Roman"/>
                <w:lang w:eastAsia="ru-RU"/>
              </w:rPr>
              <w:t>37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E060E9" w:rsidRPr="00DB081A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69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Умножение одночленов</w:t>
            </w:r>
            <w:r>
              <w:rPr>
                <w:rFonts w:ascii="Times New Roman" w:hAnsi="Times New Roman"/>
                <w:lang w:eastAsia="ru-RU"/>
              </w:rPr>
              <w:t xml:space="preserve">. </w:t>
            </w:r>
            <w:r w:rsidRPr="0005491E">
              <w:rPr>
                <w:rFonts w:ascii="Times New Roman" w:hAnsi="Times New Roman"/>
                <w:lang w:eastAsia="ru-RU"/>
              </w:rPr>
              <w:t>Возведение одночлена  в натуральную степень</w:t>
            </w:r>
          </w:p>
        </w:tc>
        <w:tc>
          <w:tcPr>
            <w:tcW w:w="139" w:type="pct"/>
            <w:vMerge w:val="restart"/>
          </w:tcPr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Комбини   рованный урок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Рассмотрение алгоритмов умножения одночленов, возведения одночлена в натуральную степень.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  <w:r w:rsidRPr="0005491E">
              <w:rPr>
                <w:rFonts w:ascii="Times New Roman" w:hAnsi="Times New Roman"/>
                <w:bCs/>
                <w:lang w:eastAsia="ru-RU"/>
              </w:rPr>
              <w:t xml:space="preserve">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алгоритмы умножения одночленов,  возведения одночлена в натуральную степень;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приёмы упрощения алгебраических выражений с одночленами.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lang w:eastAsia="ru-RU"/>
              </w:rPr>
              <w:t xml:space="preserve"> 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создавать алгоритмы деятельности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2</w:t>
            </w:r>
            <w:r w:rsidRPr="0005491E">
              <w:rPr>
                <w:rFonts w:ascii="Times New Roman" w:hAnsi="Times New Roman"/>
                <w:lang w:val="en-US" w:eastAsia="ru-RU"/>
              </w:rPr>
              <w:t>2</w:t>
            </w:r>
            <w:r w:rsidRPr="0005491E">
              <w:rPr>
                <w:rFonts w:ascii="Times New Roman" w:hAnsi="Times New Roman"/>
                <w:lang w:eastAsia="ru-RU"/>
              </w:rPr>
              <w:t>.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 w:rsidRPr="0005491E">
              <w:rPr>
                <w:rFonts w:ascii="Times New Roman" w:hAnsi="Times New Roman"/>
                <w:lang w:val="en-US" w:eastAsia="ru-RU"/>
              </w:rPr>
              <w:t>7</w:t>
            </w:r>
            <w:r w:rsidRPr="0005491E">
              <w:rPr>
                <w:rFonts w:ascii="Times New Roman" w:hAnsi="Times New Roman"/>
                <w:lang w:eastAsia="ru-RU"/>
              </w:rPr>
              <w:t xml:space="preserve">, № </w:t>
            </w:r>
            <w:r w:rsidRPr="0005491E">
              <w:rPr>
                <w:rFonts w:ascii="Times New Roman" w:hAnsi="Times New Roman"/>
                <w:lang w:val="en-US" w:eastAsia="ru-RU"/>
              </w:rPr>
              <w:t>10</w:t>
            </w:r>
            <w:r w:rsidRPr="0005491E">
              <w:rPr>
                <w:rFonts w:ascii="Times New Roman" w:hAnsi="Times New Roman"/>
                <w:lang w:eastAsia="ru-RU"/>
              </w:rPr>
              <w:t>,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val="en-US"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 w:rsidRPr="0005491E">
              <w:rPr>
                <w:rFonts w:ascii="Times New Roman" w:hAnsi="Times New Roman"/>
                <w:lang w:val="en-US" w:eastAsia="ru-RU"/>
              </w:rPr>
              <w:t>13</w:t>
            </w: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Умножение одночленов</w:t>
            </w:r>
            <w:r>
              <w:rPr>
                <w:rFonts w:ascii="Times New Roman" w:hAnsi="Times New Roman"/>
                <w:lang w:eastAsia="ru-RU"/>
              </w:rPr>
              <w:t xml:space="preserve">. </w:t>
            </w:r>
            <w:r w:rsidRPr="0005491E">
              <w:rPr>
                <w:rFonts w:ascii="Times New Roman" w:hAnsi="Times New Roman"/>
                <w:lang w:eastAsia="ru-RU"/>
              </w:rPr>
              <w:t>Возведение одночлена  в натуральную степень</w:t>
            </w:r>
          </w:p>
        </w:tc>
        <w:tc>
          <w:tcPr>
            <w:tcW w:w="139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применения и совершенствования знаний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>Закрепление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алгоритмов умножения одночленов, возведения одночлена в натуральную степень</w:t>
            </w:r>
          </w:p>
        </w:tc>
        <w:tc>
          <w:tcPr>
            <w:tcW w:w="1337" w:type="pct"/>
            <w:gridSpan w:val="4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  <w:r w:rsidRPr="0005491E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алгоритмы умножения одночленов,  возведения одночлена в натуральную степень;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приёмы упрощения алгебраических выражений с одночленами.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применять правила умножения одночленов, возведения одночлена в степень для упрощения выражений;</w:t>
            </w:r>
            <w:r w:rsidRPr="0005491E">
              <w:rPr>
                <w:rFonts w:ascii="Times New Roman" w:hAnsi="Times New Roman"/>
                <w:lang w:eastAsia="ru-RU"/>
              </w:rPr>
              <w:t xml:space="preserve"> 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создавать алгоритмы деятельности 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Индивидуальные карточки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22.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№15, № 19,</w:t>
            </w:r>
          </w:p>
          <w:p w:rsidR="00E060E9" w:rsidRPr="0005491E" w:rsidRDefault="00E060E9" w:rsidP="001627A0">
            <w:pPr>
              <w:spacing w:after="0" w:line="240" w:lineRule="auto"/>
              <w:ind w:left="-109"/>
              <w:rPr>
                <w:rFonts w:ascii="Times New Roman" w:hAnsi="Times New Roman"/>
                <w:lang w:val="en-US" w:eastAsia="ru-RU"/>
              </w:rPr>
            </w:pPr>
            <w:r w:rsidRPr="0005491E">
              <w:rPr>
                <w:rFonts w:ascii="Times New Roman" w:hAnsi="Times New Roman"/>
                <w:lang w:val="en-US" w:eastAsia="ru-RU"/>
              </w:rPr>
              <w:t xml:space="preserve">  </w:t>
            </w:r>
            <w:r w:rsidRPr="0005491E">
              <w:rPr>
                <w:rFonts w:ascii="Times New Roman" w:hAnsi="Times New Roman"/>
                <w:lang w:eastAsia="ru-RU"/>
              </w:rPr>
              <w:t>№ 23, №3</w:t>
            </w:r>
            <w:r w:rsidRPr="0005491E">
              <w:rPr>
                <w:rFonts w:ascii="Times New Roman" w:hAnsi="Times New Roman"/>
                <w:lang w:val="en-US" w:eastAsia="ru-RU"/>
              </w:rPr>
              <w:t xml:space="preserve"> 4</w:t>
            </w:r>
            <w:r w:rsidRPr="0005491E">
              <w:rPr>
                <w:rFonts w:ascii="Times New Roman" w:hAnsi="Times New Roman"/>
                <w:lang w:eastAsia="ru-RU"/>
              </w:rPr>
              <w:t>*</w:t>
            </w: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71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Умножение одночленов</w:t>
            </w:r>
            <w:r>
              <w:rPr>
                <w:rFonts w:ascii="Times New Roman" w:hAnsi="Times New Roman"/>
                <w:lang w:eastAsia="ru-RU"/>
              </w:rPr>
              <w:t xml:space="preserve">. </w:t>
            </w:r>
            <w:r w:rsidRPr="0005491E">
              <w:rPr>
                <w:rFonts w:ascii="Times New Roman" w:hAnsi="Times New Roman"/>
                <w:lang w:eastAsia="ru-RU"/>
              </w:rPr>
              <w:t>Возведение одночлена  в натуральную степень</w:t>
            </w:r>
          </w:p>
        </w:tc>
        <w:tc>
          <w:tcPr>
            <w:tcW w:w="139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применения и совершенствования знаний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>Закрепление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алгоритмов умножения одночленов, возведения одночлена в натуральную степень</w:t>
            </w:r>
          </w:p>
        </w:tc>
        <w:tc>
          <w:tcPr>
            <w:tcW w:w="1337" w:type="pct"/>
            <w:gridSpan w:val="4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Сам. работа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24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22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№26, № 31,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33*</w:t>
            </w: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72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Деление одночлена на одночлен</w:t>
            </w:r>
          </w:p>
        </w:tc>
        <w:tc>
          <w:tcPr>
            <w:tcW w:w="139" w:type="pct"/>
            <w:vMerge w:val="restart"/>
          </w:tcPr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Комбинированный урок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Рассмотрение алгоритма  деления одночленов</w:t>
            </w:r>
          </w:p>
        </w:tc>
        <w:tc>
          <w:tcPr>
            <w:tcW w:w="1337" w:type="pct"/>
            <w:gridSpan w:val="4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  <w:r w:rsidRPr="0005491E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bCs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алгоритм  деления одночленов;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приёмы упрощения алгебраических выражений с одночленами; способы определения корректности/ некорректности задания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lang w:eastAsia="ru-RU"/>
              </w:rPr>
              <w:t xml:space="preserve"> 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создавать алгоритмы деятельности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Сам. работа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25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23.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9, № 13,</w:t>
            </w:r>
          </w:p>
          <w:p w:rsidR="00E060E9" w:rsidRPr="0005491E" w:rsidRDefault="00E060E9" w:rsidP="001627A0">
            <w:pPr>
              <w:spacing w:after="0" w:line="240" w:lineRule="auto"/>
              <w:ind w:left="-109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16, № 19*</w:t>
            </w: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73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74</w:t>
            </w:r>
          </w:p>
        </w:tc>
        <w:tc>
          <w:tcPr>
            <w:tcW w:w="571" w:type="pct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Деление одночлена на одночлен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Подготовка к контрольной работе.</w:t>
            </w:r>
          </w:p>
        </w:tc>
        <w:tc>
          <w:tcPr>
            <w:tcW w:w="139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Урок применени</w:t>
            </w:r>
            <w:r w:rsidRPr="0005491E">
              <w:rPr>
                <w:rFonts w:ascii="Times New Roman" w:hAnsi="Times New Roman"/>
                <w:lang w:eastAsia="ru-RU"/>
              </w:rPr>
              <w:t>я и совершенствования знаний</w:t>
            </w:r>
          </w:p>
        </w:tc>
        <w:tc>
          <w:tcPr>
            <w:tcW w:w="832" w:type="pct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>Закрепление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алгоритма  деления одночленов</w:t>
            </w:r>
            <w:r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35EB8">
              <w:rPr>
                <w:rFonts w:ascii="Times New Roman" w:hAnsi="Times New Roman"/>
                <w:lang w:eastAsia="ru-RU"/>
              </w:rPr>
              <w:t xml:space="preserve">Систематизация знаний по темам главы </w:t>
            </w:r>
            <w:r>
              <w:rPr>
                <w:rFonts w:ascii="Times New Roman" w:hAnsi="Times New Roman"/>
                <w:lang w:eastAsia="ru-RU"/>
              </w:rPr>
              <w:t>5</w:t>
            </w:r>
            <w:r w:rsidRPr="00035EB8">
              <w:rPr>
                <w:rFonts w:ascii="Times New Roman" w:hAnsi="Times New Roman"/>
                <w:lang w:eastAsia="ru-RU"/>
              </w:rPr>
              <w:t xml:space="preserve">. Устранение пробелов в знаниях учащихся.  Подготовка </w:t>
            </w:r>
            <w:r>
              <w:rPr>
                <w:rFonts w:ascii="Times New Roman" w:hAnsi="Times New Roman"/>
                <w:lang w:eastAsia="ru-RU"/>
              </w:rPr>
              <w:t>к контрольной работе.</w:t>
            </w:r>
          </w:p>
        </w:tc>
        <w:tc>
          <w:tcPr>
            <w:tcW w:w="1337" w:type="pct"/>
            <w:gridSpan w:val="4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Тест № 3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508" w:type="pct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§ </w:t>
            </w:r>
            <w:r w:rsidRPr="0005491E">
              <w:rPr>
                <w:rFonts w:ascii="Times New Roman" w:hAnsi="Times New Roman"/>
                <w:lang w:val="en-US" w:eastAsia="ru-RU"/>
              </w:rPr>
              <w:t>20</w:t>
            </w:r>
            <w:r w:rsidRPr="0005491E">
              <w:rPr>
                <w:rFonts w:ascii="Times New Roman" w:hAnsi="Times New Roman"/>
                <w:lang w:eastAsia="ru-RU"/>
              </w:rPr>
              <w:t xml:space="preserve"> - </w:t>
            </w:r>
            <w:r w:rsidRPr="0005491E">
              <w:rPr>
                <w:rFonts w:ascii="Times New Roman" w:hAnsi="Times New Roman"/>
                <w:lang w:val="en-US" w:eastAsia="ru-RU"/>
              </w:rPr>
              <w:t>23</w:t>
            </w:r>
            <w:r w:rsidRPr="0005491E">
              <w:rPr>
                <w:rFonts w:ascii="Times New Roman" w:hAnsi="Times New Roman"/>
                <w:lang w:eastAsia="ru-RU"/>
              </w:rPr>
              <w:t>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Домашняя</w:t>
            </w:r>
          </w:p>
          <w:p w:rsidR="00E060E9" w:rsidRPr="00261A68" w:rsidRDefault="00E060E9" w:rsidP="001627A0">
            <w:pPr>
              <w:spacing w:after="0" w:line="240" w:lineRule="auto"/>
              <w:rPr>
                <w:rFonts w:ascii="Times New Roman" w:hAnsi="Times New Roman"/>
                <w:lang w:val="en-US"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контрольная работа № </w:t>
            </w:r>
            <w:r w:rsidRPr="0005491E">
              <w:rPr>
                <w:rFonts w:ascii="Times New Roman" w:hAnsi="Times New Roman"/>
                <w:lang w:val="en-US" w:eastAsia="ru-RU"/>
              </w:rPr>
              <w:t>5</w:t>
            </w:r>
            <w:r w:rsidRPr="0005491E">
              <w:rPr>
                <w:rFonts w:ascii="Times New Roman" w:hAnsi="Times New Roman"/>
                <w:lang w:eastAsia="ru-RU"/>
              </w:rPr>
              <w:t>(вар.1)</w:t>
            </w: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75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76</w:t>
            </w:r>
          </w:p>
        </w:tc>
        <w:tc>
          <w:tcPr>
            <w:tcW w:w="571" w:type="pct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Контрольная работа  № 5 по теме «Одночлены. Арифметичес</w:t>
            </w:r>
            <w:r>
              <w:rPr>
                <w:rFonts w:ascii="Times New Roman" w:hAnsi="Times New Roman"/>
                <w:b/>
                <w:lang w:eastAsia="ru-RU"/>
              </w:rPr>
              <w:t xml:space="preserve"> -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кие операции над одночленами»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Анализ контрольной работы.</w:t>
            </w:r>
          </w:p>
        </w:tc>
        <w:tc>
          <w:tcPr>
            <w:tcW w:w="139" w:type="pct"/>
          </w:tcPr>
          <w:p w:rsidR="00E060E9" w:rsidRPr="0005491E" w:rsidRDefault="00E060E9" w:rsidP="001627A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контроля  и оценки       ЗУН</w:t>
            </w:r>
          </w:p>
          <w:p w:rsidR="00E060E9" w:rsidRPr="0005491E" w:rsidRDefault="00E060E9" w:rsidP="001627A0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учащихся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Выявление знаний и умений учащихся, степени усвоения ими материала</w:t>
            </w: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основные понятия темы: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приёмы </w:t>
            </w:r>
            <w:r w:rsidRPr="0005491E">
              <w:rPr>
                <w:rFonts w:ascii="Times New Roman" w:hAnsi="Times New Roman"/>
                <w:lang w:eastAsia="ru-RU"/>
              </w:rPr>
              <w:t>рационального выполнения задач темы, приёмы решения задач повышенного уровня сложности.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решать задачи по алгоритму;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решать комбинированные задачи с использованием более чем 3 алгоритмов; применять полученные знания в новой ситуации; использовать приёмы рационального решения задач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Контрольная работа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Задания </w:t>
            </w:r>
            <w:r>
              <w:rPr>
                <w:rFonts w:ascii="Times New Roman" w:hAnsi="Times New Roman"/>
                <w:lang w:eastAsia="ru-RU"/>
              </w:rPr>
              <w:t>нет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rPr>
          <w:trHeight w:val="485"/>
        </w:trPr>
        <w:tc>
          <w:tcPr>
            <w:tcW w:w="5000" w:type="pct"/>
            <w:gridSpan w:val="16"/>
            <w:vAlign w:val="center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                                                 </w:t>
            </w:r>
            <w:r w:rsidRPr="00AE4DCB">
              <w:rPr>
                <w:rFonts w:ascii="Times New Roman" w:hAnsi="Times New Roman"/>
                <w:b/>
                <w:sz w:val="24"/>
                <w:szCs w:val="24"/>
                <w:highlight w:val="lightGray"/>
                <w:lang w:eastAsia="ru-RU"/>
              </w:rPr>
              <w:t>Глава 6. Многочлены. Арифметическ</w:t>
            </w:r>
            <w:r>
              <w:rPr>
                <w:rFonts w:ascii="Times New Roman" w:hAnsi="Times New Roman"/>
                <w:b/>
                <w:sz w:val="24"/>
                <w:szCs w:val="24"/>
                <w:highlight w:val="lightGray"/>
                <w:lang w:eastAsia="ru-RU"/>
              </w:rPr>
              <w:t>ие операции над многочленами (19</w:t>
            </w:r>
            <w:r w:rsidRPr="00AE4DCB">
              <w:rPr>
                <w:rFonts w:ascii="Times New Roman" w:hAnsi="Times New Roman"/>
                <w:b/>
                <w:sz w:val="24"/>
                <w:szCs w:val="24"/>
                <w:highlight w:val="lightGray"/>
                <w:lang w:eastAsia="ru-RU"/>
              </w:rPr>
              <w:t xml:space="preserve"> часов)</w:t>
            </w: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77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Основные понятия.</w:t>
            </w:r>
          </w:p>
        </w:tc>
        <w:tc>
          <w:tcPr>
            <w:tcW w:w="139" w:type="pct"/>
          </w:tcPr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Комбини</w:t>
            </w:r>
          </w:p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рованный урок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 xml:space="preserve">Введение понятий: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 xml:space="preserve"> многочлен, член  многочлена, двучлен, трехчлен,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приведение подобных членов,</w:t>
            </w:r>
            <w:r w:rsidRPr="0005491E">
              <w:rPr>
                <w:rFonts w:ascii="Times New Roman" w:hAnsi="Times New Roman"/>
                <w:lang w:eastAsia="ru-RU"/>
              </w:rPr>
              <w:t xml:space="preserve"> стандартный вид многочлена.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Cs/>
                <w:lang w:eastAsia="ru-RU"/>
              </w:rPr>
              <w:t xml:space="preserve">- понятия: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 xml:space="preserve"> многочлен, член  многочлена, двучлен, трехчлен,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приведение подобных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членов,</w:t>
            </w:r>
            <w:r w:rsidRPr="0005491E">
              <w:rPr>
                <w:rFonts w:ascii="Times New Roman" w:hAnsi="Times New Roman"/>
                <w:lang w:eastAsia="ru-RU"/>
              </w:rPr>
              <w:t xml:space="preserve"> стандартный вид многочлена;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алгоритм  приведения многочлена к  стандартному  виду;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- приёмы составления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математической модели ситуации в виде многочлена.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решать задачи по алгоритму;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решать комбинированные задачи с использованием более чем 3 алгоритмов;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приводить для иллюстрации изученных положений самостоятельно  подобранные примеры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Сам. работа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26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24.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№10, № 11,</w:t>
            </w:r>
          </w:p>
          <w:p w:rsidR="00E060E9" w:rsidRPr="0005491E" w:rsidRDefault="00E060E9" w:rsidP="001627A0">
            <w:pPr>
              <w:spacing w:after="0" w:line="240" w:lineRule="auto"/>
              <w:ind w:left="-109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20, № 28*</w:t>
            </w: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78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Сложение и вычитание многочленов</w:t>
            </w:r>
          </w:p>
        </w:tc>
        <w:tc>
          <w:tcPr>
            <w:tcW w:w="139" w:type="pct"/>
            <w:vMerge w:val="restart"/>
          </w:tcPr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Комбини</w:t>
            </w:r>
          </w:p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рованный урок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Алгоритм сложения и вычитания многочленов</w:t>
            </w: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lang w:eastAsia="ru-RU"/>
              </w:rPr>
              <w:t xml:space="preserve"> алгоритм сложения и вычитания многочленов;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- приёмы составления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математической модели ситуации в виде суммы/ разности многочленов.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</w:t>
            </w:r>
            <w:r w:rsidRPr="0005491E">
              <w:rPr>
                <w:rFonts w:ascii="Times New Roman" w:hAnsi="Times New Roman"/>
                <w:lang w:eastAsia="ru-RU"/>
              </w:rPr>
              <w:t>: решать задачи по алгоритму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2</w:t>
            </w:r>
            <w:r w:rsidRPr="0005491E">
              <w:rPr>
                <w:rFonts w:ascii="Times New Roman" w:hAnsi="Times New Roman"/>
                <w:lang w:val="en-US" w:eastAsia="ru-RU"/>
              </w:rPr>
              <w:t>5</w:t>
            </w:r>
            <w:r w:rsidRPr="0005491E">
              <w:rPr>
                <w:rFonts w:ascii="Times New Roman" w:hAnsi="Times New Roman"/>
                <w:lang w:eastAsia="ru-RU"/>
              </w:rPr>
              <w:t>.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val="en-US"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 w:rsidRPr="0005491E">
              <w:rPr>
                <w:rFonts w:ascii="Times New Roman" w:hAnsi="Times New Roman"/>
                <w:lang w:val="en-US" w:eastAsia="ru-RU"/>
              </w:rPr>
              <w:t xml:space="preserve"> 2</w:t>
            </w:r>
            <w:r w:rsidRPr="0005491E">
              <w:rPr>
                <w:rFonts w:ascii="Times New Roman" w:hAnsi="Times New Roman"/>
                <w:lang w:eastAsia="ru-RU"/>
              </w:rPr>
              <w:t xml:space="preserve">, № </w:t>
            </w:r>
            <w:r w:rsidRPr="0005491E">
              <w:rPr>
                <w:rFonts w:ascii="Times New Roman" w:hAnsi="Times New Roman"/>
                <w:lang w:val="en-US" w:eastAsia="ru-RU"/>
              </w:rPr>
              <w:t>4</w:t>
            </w:r>
            <w:r w:rsidRPr="0005491E">
              <w:rPr>
                <w:rFonts w:ascii="Times New Roman" w:hAnsi="Times New Roman"/>
                <w:lang w:eastAsia="ru-RU"/>
              </w:rPr>
              <w:t>,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 w:rsidRPr="0005491E">
              <w:rPr>
                <w:rFonts w:ascii="Times New Roman" w:hAnsi="Times New Roman"/>
                <w:lang w:val="en-US" w:eastAsia="ru-RU"/>
              </w:rPr>
              <w:t xml:space="preserve"> 13</w:t>
            </w:r>
            <w:r w:rsidRPr="0005491E">
              <w:rPr>
                <w:rFonts w:ascii="Times New Roman" w:hAnsi="Times New Roman"/>
                <w:lang w:eastAsia="ru-RU"/>
              </w:rPr>
              <w:t>*</w:t>
            </w: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79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Сложение и вычитание многочленов</w:t>
            </w:r>
          </w:p>
        </w:tc>
        <w:tc>
          <w:tcPr>
            <w:tcW w:w="139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примене</w:t>
            </w:r>
            <w:r>
              <w:rPr>
                <w:rFonts w:ascii="Times New Roman" w:hAnsi="Times New Roman"/>
                <w:lang w:eastAsia="ru-RU"/>
              </w:rPr>
              <w:t>-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ния и со</w:t>
            </w:r>
            <w:r>
              <w:rPr>
                <w:rFonts w:ascii="Times New Roman" w:hAnsi="Times New Roman"/>
                <w:lang w:eastAsia="ru-RU"/>
              </w:rPr>
              <w:t>-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вершенст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вования знаний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Алгоритм сложения и вычитания многочленов</w:t>
            </w: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lang w:eastAsia="ru-RU"/>
              </w:rPr>
              <w:t xml:space="preserve"> алгоритм сложения и вычитания многочленов;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- приёмы составления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математической модели ситуации в виде суммы/ разности многочленов.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</w:t>
            </w:r>
            <w:r w:rsidRPr="0005491E">
              <w:rPr>
                <w:rFonts w:ascii="Times New Roman" w:hAnsi="Times New Roman"/>
                <w:lang w:eastAsia="ru-RU"/>
              </w:rPr>
              <w:t>:  решать комбинированные задачи с использованием более чем 3 алгоритмов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Сам. работа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27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25.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№10(а, г),    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11, № 12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Умножение многочлена на одночлен</w:t>
            </w:r>
          </w:p>
        </w:tc>
        <w:tc>
          <w:tcPr>
            <w:tcW w:w="139" w:type="pct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изучения нового материала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Алгоритм  умножения многочлена на одночлен </w:t>
            </w:r>
          </w:p>
        </w:tc>
        <w:tc>
          <w:tcPr>
            <w:tcW w:w="1337" w:type="pct"/>
            <w:gridSpan w:val="4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05491E">
              <w:rPr>
                <w:rFonts w:ascii="Times New Roman" w:hAnsi="Times New Roman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распределительный закон умножения,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алгоритм  умножения многочлена на одночлен;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- приёмы  упрощения 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алгебраических выражений с многочленами.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b/>
                <w:lang w:eastAsia="ru-RU"/>
              </w:rPr>
              <w:t>Уметь</w:t>
            </w:r>
            <w:r w:rsidRPr="0005491E">
              <w:rPr>
                <w:rFonts w:ascii="Times New Roman" w:hAnsi="Times New Roman"/>
                <w:lang w:eastAsia="ru-RU"/>
              </w:rPr>
              <w:t xml:space="preserve">: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- применять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распределительный закон умножения, выносить за скобки одночленный множитель.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- применять правило умножения многочлена на одночлен при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упрощении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алгебраических выражений, при решении уравнений;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решать текстовые задачи, математическая модель которых содержит </w:t>
            </w:r>
            <w:r w:rsidRPr="0005491E">
              <w:rPr>
                <w:rFonts w:ascii="Times New Roman" w:hAnsi="Times New Roman"/>
                <w:lang w:eastAsia="ru-RU"/>
              </w:rPr>
              <w:t>умножение многочлена на одночлен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2</w:t>
            </w:r>
            <w:r w:rsidRPr="0005491E">
              <w:rPr>
                <w:rFonts w:ascii="Times New Roman" w:hAnsi="Times New Roman"/>
                <w:lang w:val="en-US" w:eastAsia="ru-RU"/>
              </w:rPr>
              <w:t>6</w:t>
            </w:r>
            <w:r w:rsidRPr="0005491E">
              <w:rPr>
                <w:rFonts w:ascii="Times New Roman" w:hAnsi="Times New Roman"/>
                <w:lang w:eastAsia="ru-RU"/>
              </w:rPr>
              <w:t>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val="en-US"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 w:rsidRPr="0005491E">
              <w:rPr>
                <w:rFonts w:ascii="Times New Roman" w:hAnsi="Times New Roman"/>
                <w:lang w:val="en-US" w:eastAsia="ru-RU"/>
              </w:rPr>
              <w:t xml:space="preserve"> 5</w:t>
            </w:r>
            <w:r w:rsidRPr="0005491E">
              <w:rPr>
                <w:rFonts w:ascii="Times New Roman" w:hAnsi="Times New Roman"/>
                <w:lang w:eastAsia="ru-RU"/>
              </w:rPr>
              <w:t>(а,</w:t>
            </w:r>
            <w:r w:rsidRPr="0005491E">
              <w:rPr>
                <w:rFonts w:ascii="Times New Roman" w:hAnsi="Times New Roman"/>
                <w:lang w:val="en-US"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 xml:space="preserve">г), </w:t>
            </w:r>
            <w:r w:rsidRPr="0005491E">
              <w:rPr>
                <w:rFonts w:ascii="Times New Roman" w:hAnsi="Times New Roman"/>
                <w:lang w:val="en-US" w:eastAsia="ru-RU"/>
              </w:rPr>
              <w:t xml:space="preserve">      </w:t>
            </w:r>
            <w:r w:rsidRPr="0005491E">
              <w:rPr>
                <w:rFonts w:ascii="Times New Roman" w:hAnsi="Times New Roman"/>
                <w:lang w:eastAsia="ru-RU"/>
              </w:rPr>
              <w:t xml:space="preserve">       №</w:t>
            </w:r>
            <w:r w:rsidRPr="0005491E">
              <w:rPr>
                <w:rFonts w:ascii="Times New Roman" w:hAnsi="Times New Roman"/>
                <w:lang w:val="en-US" w:eastAsia="ru-RU"/>
              </w:rPr>
              <w:t xml:space="preserve"> 15</w:t>
            </w:r>
            <w:r w:rsidRPr="0005491E">
              <w:rPr>
                <w:rFonts w:ascii="Times New Roman" w:hAnsi="Times New Roman"/>
                <w:lang w:eastAsia="ru-RU"/>
              </w:rPr>
              <w:t>(а,</w:t>
            </w:r>
            <w:r w:rsidRPr="0005491E">
              <w:rPr>
                <w:rFonts w:ascii="Times New Roman" w:hAnsi="Times New Roman"/>
                <w:lang w:val="en-US"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>г),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val="en-US" w:eastAsia="ru-RU"/>
              </w:rPr>
            </w:pPr>
            <w:r w:rsidRPr="0005491E">
              <w:rPr>
                <w:rFonts w:ascii="Times New Roman" w:hAnsi="Times New Roman"/>
                <w:lang w:val="en-US" w:eastAsia="ru-RU"/>
              </w:rPr>
              <w:t xml:space="preserve">  </w:t>
            </w: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 w:rsidRPr="0005491E">
              <w:rPr>
                <w:rFonts w:ascii="Times New Roman" w:hAnsi="Times New Roman"/>
                <w:lang w:val="en-US" w:eastAsia="ru-RU"/>
              </w:rPr>
              <w:t>9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81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Умножение многочлена на одночлен</w:t>
            </w:r>
          </w:p>
        </w:tc>
        <w:tc>
          <w:tcPr>
            <w:tcW w:w="139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применения и совершенствования знаний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Алгоритм сложения и вычитания многочленов</w:t>
            </w:r>
          </w:p>
        </w:tc>
        <w:tc>
          <w:tcPr>
            <w:tcW w:w="1337" w:type="pct"/>
            <w:gridSpan w:val="4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Сам.</w:t>
            </w:r>
          </w:p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работа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28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26.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№11,№16,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13, 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 № 31* 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82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Умножение многочлена на одночлен.</w:t>
            </w:r>
          </w:p>
        </w:tc>
        <w:tc>
          <w:tcPr>
            <w:tcW w:w="139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Урок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обобщения и систематизации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знаний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Алгоритм сложения и вычитания многочленов</w:t>
            </w:r>
          </w:p>
        </w:tc>
        <w:tc>
          <w:tcPr>
            <w:tcW w:w="1337" w:type="pct"/>
            <w:gridSpan w:val="4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Сам.</w:t>
            </w:r>
          </w:p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работа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29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26.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20 (а, г),                    № 25, № 29,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32* 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83</w:t>
            </w:r>
          </w:p>
        </w:tc>
        <w:tc>
          <w:tcPr>
            <w:tcW w:w="571" w:type="pct"/>
          </w:tcPr>
          <w:p w:rsidR="00E060E9" w:rsidRPr="0005491E" w:rsidRDefault="00E060E9" w:rsidP="00AE4DCB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Умножение многочлена на многочлен</w:t>
            </w:r>
          </w:p>
        </w:tc>
        <w:tc>
          <w:tcPr>
            <w:tcW w:w="139" w:type="pct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3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изучения нового материал</w:t>
            </w:r>
            <w:r>
              <w:rPr>
                <w:rFonts w:ascii="Times New Roman" w:hAnsi="Times New Roman"/>
                <w:lang w:eastAsia="ru-RU"/>
              </w:rPr>
              <w:t>а</w:t>
            </w:r>
          </w:p>
        </w:tc>
        <w:tc>
          <w:tcPr>
            <w:tcW w:w="832" w:type="pct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Алгоритм  умножения многочлена на многочлен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pct"/>
            <w:gridSpan w:val="4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lang w:eastAsia="ru-RU"/>
              </w:rPr>
              <w:t>алгоритм  умножения многочлена на многочлен;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- приёмы  упрощения 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алгебраических выражений с многочленами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создавать алгоритмы деятельности</w:t>
            </w:r>
          </w:p>
        </w:tc>
        <w:tc>
          <w:tcPr>
            <w:tcW w:w="369" w:type="pct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2</w:t>
            </w:r>
            <w:r w:rsidRPr="0005491E">
              <w:rPr>
                <w:rFonts w:ascii="Times New Roman" w:hAnsi="Times New Roman"/>
                <w:lang w:val="en-US" w:eastAsia="ru-RU"/>
              </w:rPr>
              <w:t>7</w:t>
            </w:r>
            <w:r w:rsidRPr="0005491E">
              <w:rPr>
                <w:rFonts w:ascii="Times New Roman" w:hAnsi="Times New Roman"/>
                <w:lang w:eastAsia="ru-RU"/>
              </w:rPr>
              <w:t>.</w:t>
            </w:r>
          </w:p>
          <w:p w:rsidR="00E060E9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val="en-US" w:eastAsia="ru-RU"/>
              </w:rPr>
              <w:t xml:space="preserve">  </w:t>
            </w:r>
            <w:r w:rsidRPr="0005491E">
              <w:rPr>
                <w:rFonts w:ascii="Times New Roman" w:hAnsi="Times New Roman"/>
                <w:lang w:eastAsia="ru-RU"/>
              </w:rPr>
              <w:t>№</w:t>
            </w:r>
            <w:r w:rsidRPr="00AB408A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27.1-27.4(в,г),</w:t>
            </w:r>
          </w:p>
          <w:p w:rsidR="00E060E9" w:rsidRPr="00AB408A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AB408A">
              <w:rPr>
                <w:rFonts w:ascii="Times New Roman" w:hAnsi="Times New Roman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>№</w:t>
            </w:r>
            <w:r w:rsidRPr="00AB408A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27.</w:t>
            </w:r>
            <w:r w:rsidRPr="00AB408A">
              <w:rPr>
                <w:rFonts w:ascii="Times New Roman" w:hAnsi="Times New Roman"/>
                <w:lang w:eastAsia="ru-RU"/>
              </w:rPr>
              <w:t>9</w:t>
            </w:r>
            <w:r w:rsidRPr="0005491E">
              <w:rPr>
                <w:rFonts w:ascii="Times New Roman" w:hAnsi="Times New Roman"/>
                <w:lang w:eastAsia="ru-RU"/>
              </w:rPr>
              <w:t>,</w:t>
            </w:r>
          </w:p>
          <w:p w:rsidR="00E060E9" w:rsidRPr="00AB408A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AB408A">
              <w:rPr>
                <w:rFonts w:ascii="Times New Roman" w:hAnsi="Times New Roman"/>
                <w:lang w:eastAsia="ru-RU"/>
              </w:rPr>
              <w:t xml:space="preserve">  </w:t>
            </w: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lang w:eastAsia="ru-RU"/>
              </w:rPr>
              <w:t>27.</w:t>
            </w:r>
            <w:r w:rsidRPr="00AB408A">
              <w:rPr>
                <w:rFonts w:ascii="Times New Roman" w:hAnsi="Times New Roman"/>
                <w:lang w:eastAsia="ru-RU"/>
              </w:rPr>
              <w:t>12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AB408A">
              <w:rPr>
                <w:rFonts w:ascii="Times New Roman" w:hAnsi="Times New Roman"/>
                <w:lang w:eastAsia="ru-RU"/>
              </w:rPr>
              <w:t xml:space="preserve"> 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84</w:t>
            </w:r>
          </w:p>
        </w:tc>
        <w:tc>
          <w:tcPr>
            <w:tcW w:w="571" w:type="pct"/>
          </w:tcPr>
          <w:p w:rsidR="00E060E9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Умножение многочлена на много</w:t>
            </w:r>
            <w:r>
              <w:rPr>
                <w:rFonts w:ascii="Times New Roman" w:hAnsi="Times New Roman"/>
                <w:lang w:eastAsia="ru-RU"/>
              </w:rPr>
              <w:t>-</w:t>
            </w:r>
          </w:p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>член</w:t>
            </w:r>
          </w:p>
        </w:tc>
        <w:tc>
          <w:tcPr>
            <w:tcW w:w="139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Урок </w:t>
            </w:r>
            <w:r w:rsidRPr="0005491E">
              <w:rPr>
                <w:rFonts w:ascii="Times New Roman" w:hAnsi="Times New Roman"/>
                <w:lang w:eastAsia="ru-RU"/>
              </w:rPr>
              <w:t>применения и совершенствования знаний</w:t>
            </w:r>
          </w:p>
        </w:tc>
        <w:tc>
          <w:tcPr>
            <w:tcW w:w="832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pct"/>
            <w:gridSpan w:val="4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Сам.</w:t>
            </w:r>
          </w:p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работа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30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2</w:t>
            </w:r>
            <w:r w:rsidRPr="00AB408A">
              <w:rPr>
                <w:rFonts w:ascii="Times New Roman" w:hAnsi="Times New Roman"/>
                <w:lang w:eastAsia="ru-RU"/>
              </w:rPr>
              <w:t>7</w:t>
            </w:r>
            <w:r w:rsidRPr="0005491E">
              <w:rPr>
                <w:rFonts w:ascii="Times New Roman" w:hAnsi="Times New Roman"/>
                <w:lang w:eastAsia="ru-RU"/>
              </w:rPr>
              <w:t>.</w:t>
            </w:r>
          </w:p>
          <w:p w:rsidR="00E060E9" w:rsidRPr="00AB408A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AB408A">
              <w:rPr>
                <w:rFonts w:ascii="Times New Roman" w:hAnsi="Times New Roman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 xml:space="preserve"> №</w:t>
            </w:r>
            <w:r w:rsidRPr="00AB408A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27.5-27.6(в.г)</w:t>
            </w:r>
            <w:r w:rsidRPr="0005491E">
              <w:rPr>
                <w:rFonts w:ascii="Times New Roman" w:hAnsi="Times New Roman"/>
                <w:lang w:eastAsia="ru-RU"/>
              </w:rPr>
              <w:t>, №</w:t>
            </w:r>
            <w:r w:rsidRPr="00AB408A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27.12</w:t>
            </w:r>
            <w:r w:rsidRPr="0005491E">
              <w:rPr>
                <w:rFonts w:ascii="Times New Roman" w:hAnsi="Times New Roman"/>
                <w:lang w:eastAsia="ru-RU"/>
              </w:rPr>
              <w:t>,</w:t>
            </w:r>
          </w:p>
          <w:p w:rsidR="00E060E9" w:rsidRPr="00AB408A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AB408A">
              <w:rPr>
                <w:rFonts w:ascii="Times New Roman" w:hAnsi="Times New Roman"/>
                <w:lang w:eastAsia="ru-RU"/>
              </w:rPr>
              <w:t xml:space="preserve">  </w:t>
            </w:r>
          </w:p>
          <w:p w:rsidR="00E060E9" w:rsidRPr="00AE4DCB" w:rsidRDefault="00E060E9" w:rsidP="00AE4DCB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AB408A">
              <w:rPr>
                <w:rFonts w:ascii="Times New Roman" w:hAnsi="Times New Roman"/>
                <w:lang w:eastAsia="ru-RU"/>
              </w:rPr>
              <w:t xml:space="preserve">  </w:t>
            </w: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rPr>
          <w:trHeight w:val="253"/>
        </w:trPr>
        <w:tc>
          <w:tcPr>
            <w:tcW w:w="206" w:type="pct"/>
            <w:gridSpan w:val="2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85</w:t>
            </w:r>
          </w:p>
        </w:tc>
        <w:tc>
          <w:tcPr>
            <w:tcW w:w="571" w:type="pct"/>
            <w:vMerge w:val="restart"/>
          </w:tcPr>
          <w:p w:rsidR="00E060E9" w:rsidRDefault="00E060E9" w:rsidP="00AE4DCB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Умножение многочлена на много</w:t>
            </w:r>
            <w:r>
              <w:rPr>
                <w:rFonts w:ascii="Times New Roman" w:hAnsi="Times New Roman"/>
                <w:lang w:eastAsia="ru-RU"/>
              </w:rPr>
              <w:t>-</w:t>
            </w:r>
          </w:p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>член</w:t>
            </w:r>
          </w:p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 </w:t>
            </w:r>
          </w:p>
          <w:p w:rsidR="00E060E9" w:rsidRPr="0005491E" w:rsidRDefault="00E060E9" w:rsidP="001627A0">
            <w:pPr>
              <w:spacing w:after="0" w:line="240" w:lineRule="auto"/>
              <w:ind w:hanging="108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9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Урок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обобщения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и систематизации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знаний</w:t>
            </w:r>
          </w:p>
        </w:tc>
        <w:tc>
          <w:tcPr>
            <w:tcW w:w="832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pct"/>
            <w:gridSpan w:val="4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lang w:eastAsia="ru-RU"/>
              </w:rPr>
              <w:t xml:space="preserve"> алгоритмы выполнения основных операций с многочленами;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-  приёмы  упрощения 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алгебраических выражений, решения уравнений с многочленами.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 </w:t>
            </w:r>
          </w:p>
          <w:p w:rsidR="00E060E9" w:rsidRPr="00261A68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-решать текстовые задачи, математическая модель которых содержит произведение многочленов</w:t>
            </w:r>
          </w:p>
        </w:tc>
        <w:tc>
          <w:tcPr>
            <w:tcW w:w="369" w:type="pct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Тест № 5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(сборник)</w:t>
            </w:r>
          </w:p>
        </w:tc>
        <w:tc>
          <w:tcPr>
            <w:tcW w:w="508" w:type="pct"/>
            <w:vMerge w:val="restart"/>
          </w:tcPr>
          <w:p w:rsidR="00E060E9" w:rsidRPr="00AB408A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B408A">
              <w:rPr>
                <w:rFonts w:ascii="Times New Roman" w:hAnsi="Times New Roman"/>
                <w:lang w:eastAsia="ru-RU"/>
              </w:rPr>
              <w:t>§ 27.</w:t>
            </w:r>
          </w:p>
          <w:p w:rsidR="00E060E9" w:rsidRPr="00AB408A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B408A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27.11(в,г)</w:t>
            </w:r>
            <w:r w:rsidRPr="00AB408A">
              <w:rPr>
                <w:rFonts w:ascii="Times New Roman" w:hAnsi="Times New Roman"/>
                <w:lang w:eastAsia="ru-RU"/>
              </w:rPr>
              <w:t xml:space="preserve">, № </w:t>
            </w:r>
            <w:r>
              <w:rPr>
                <w:rFonts w:ascii="Times New Roman" w:hAnsi="Times New Roman"/>
                <w:lang w:eastAsia="ru-RU"/>
              </w:rPr>
              <w:t>27.15</w:t>
            </w:r>
            <w:r w:rsidRPr="00AB408A">
              <w:rPr>
                <w:rFonts w:ascii="Times New Roman" w:hAnsi="Times New Roman"/>
                <w:lang w:eastAsia="ru-RU"/>
              </w:rPr>
              <w:t>,</w:t>
            </w:r>
          </w:p>
          <w:p w:rsidR="00E060E9" w:rsidRPr="00AB408A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B408A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27.</w:t>
            </w:r>
            <w:r w:rsidRPr="00AB408A">
              <w:rPr>
                <w:rFonts w:ascii="Times New Roman" w:hAnsi="Times New Roman"/>
                <w:lang w:eastAsia="ru-RU"/>
              </w:rPr>
              <w:t>21</w:t>
            </w:r>
          </w:p>
          <w:p w:rsidR="00E060E9" w:rsidRPr="00AB408A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B408A">
              <w:rPr>
                <w:rFonts w:ascii="Times New Roman" w:hAnsi="Times New Roman"/>
                <w:lang w:eastAsia="ru-RU"/>
              </w:rPr>
              <w:t xml:space="preserve"> 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  <w:vMerge/>
          </w:tcPr>
          <w:p w:rsidR="00E060E9" w:rsidRPr="0005491E" w:rsidRDefault="00E060E9" w:rsidP="001627A0">
            <w:pPr>
              <w:spacing w:after="0" w:line="240" w:lineRule="auto"/>
              <w:ind w:hanging="108"/>
              <w:jc w:val="both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9" w:type="pct"/>
            <w:tcBorders>
              <w:top w:val="nil"/>
            </w:tcBorders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2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pct"/>
            <w:gridSpan w:val="4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69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508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2" w:type="pct"/>
            <w:gridSpan w:val="2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86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Формулы сокращенного умножения.</w:t>
            </w:r>
          </w:p>
        </w:tc>
        <w:tc>
          <w:tcPr>
            <w:tcW w:w="139" w:type="pct"/>
            <w:vMerge w:val="restart"/>
          </w:tcPr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6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Комбини рованный урок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Формулы квадрата суммы и  квадрата разности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формулы квадрата суммы и  квадрата разности;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приёмы применения формул для </w:t>
            </w:r>
            <w:r w:rsidRPr="0005491E">
              <w:rPr>
                <w:rFonts w:ascii="Times New Roman" w:hAnsi="Times New Roman"/>
                <w:lang w:eastAsia="ru-RU"/>
              </w:rPr>
              <w:t xml:space="preserve"> упрощения 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алгебраических выражений.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  <w:r w:rsidRPr="0005491E">
              <w:rPr>
                <w:rFonts w:ascii="Times New Roman" w:hAnsi="Times New Roman"/>
                <w:lang w:eastAsia="ru-RU"/>
              </w:rPr>
              <w:t>решать задачи по алгоритму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2</w:t>
            </w:r>
            <w:r w:rsidRPr="0005491E">
              <w:rPr>
                <w:rFonts w:ascii="Times New Roman" w:hAnsi="Times New Roman"/>
                <w:lang w:val="en-US" w:eastAsia="ru-RU"/>
              </w:rPr>
              <w:t>8</w:t>
            </w:r>
            <w:r w:rsidRPr="0005491E">
              <w:rPr>
                <w:rFonts w:ascii="Times New Roman" w:hAnsi="Times New Roman"/>
                <w:lang w:eastAsia="ru-RU"/>
              </w:rPr>
              <w:t>.</w:t>
            </w:r>
          </w:p>
          <w:p w:rsidR="00E060E9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val="en-US"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 xml:space="preserve"> №</w:t>
            </w:r>
            <w:r w:rsidRPr="0005491E">
              <w:rPr>
                <w:rFonts w:ascii="Times New Roman" w:hAnsi="Times New Roman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28.</w:t>
            </w:r>
            <w:r w:rsidRPr="0005491E">
              <w:rPr>
                <w:rFonts w:ascii="Times New Roman" w:hAnsi="Times New Roman"/>
                <w:lang w:eastAsia="ru-RU"/>
              </w:rPr>
              <w:t xml:space="preserve">8, 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val="en-US"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 w:rsidRPr="0005491E">
              <w:rPr>
                <w:rFonts w:ascii="Times New Roman" w:hAnsi="Times New Roman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28.</w:t>
            </w:r>
            <w:r w:rsidRPr="0005491E">
              <w:rPr>
                <w:rFonts w:ascii="Times New Roman" w:hAnsi="Times New Roman"/>
                <w:lang w:eastAsia="ru-RU"/>
              </w:rPr>
              <w:t>18,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val="en-US" w:eastAsia="ru-RU"/>
              </w:rPr>
              <w:t xml:space="preserve">  </w:t>
            </w: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lang w:eastAsia="ru-RU"/>
              </w:rPr>
              <w:t>28.</w:t>
            </w:r>
            <w:r w:rsidRPr="0005491E">
              <w:rPr>
                <w:rFonts w:ascii="Times New Roman" w:hAnsi="Times New Roman"/>
                <w:lang w:eastAsia="ru-RU"/>
              </w:rPr>
              <w:t>35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87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Формулы сокращенного умножения</w:t>
            </w:r>
          </w:p>
        </w:tc>
        <w:tc>
          <w:tcPr>
            <w:tcW w:w="139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применения и совершенствования знаний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Формулы квадрата суммы и  квадрата разности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формулы квадрата суммы и  квадрата разности;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приёмы применения формул для </w:t>
            </w:r>
            <w:r w:rsidRPr="0005491E">
              <w:rPr>
                <w:rFonts w:ascii="Times New Roman" w:hAnsi="Times New Roman"/>
                <w:lang w:eastAsia="ru-RU"/>
              </w:rPr>
              <w:t xml:space="preserve"> упрощения 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алгебраических выражений.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  <w:r w:rsidRPr="0005491E">
              <w:rPr>
                <w:rFonts w:ascii="Times New Roman" w:hAnsi="Times New Roman"/>
                <w:lang w:eastAsia="ru-RU"/>
              </w:rPr>
              <w:t>решать комбинированные задачи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 использованием более чем 3 алгоритмов; применять полученные знания в новой ситуации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Сам.</w:t>
            </w:r>
          </w:p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работа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31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2</w:t>
            </w:r>
            <w:r w:rsidRPr="0005491E">
              <w:rPr>
                <w:rFonts w:ascii="Times New Roman" w:hAnsi="Times New Roman"/>
                <w:lang w:val="en-US" w:eastAsia="ru-RU"/>
              </w:rPr>
              <w:t>8</w:t>
            </w:r>
            <w:r w:rsidRPr="0005491E">
              <w:rPr>
                <w:rFonts w:ascii="Times New Roman" w:hAnsi="Times New Roman"/>
                <w:lang w:eastAsia="ru-RU"/>
              </w:rPr>
              <w:t>.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val="en-US" w:eastAsia="ru-RU"/>
              </w:rPr>
            </w:pPr>
            <w:r w:rsidRPr="0005491E">
              <w:rPr>
                <w:rFonts w:ascii="Times New Roman" w:hAnsi="Times New Roman"/>
                <w:lang w:val="en-US"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 xml:space="preserve"> №</w:t>
            </w:r>
            <w:r w:rsidRPr="0005491E">
              <w:rPr>
                <w:rFonts w:ascii="Times New Roman" w:hAnsi="Times New Roman"/>
                <w:lang w:val="en-US"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>13, №</w:t>
            </w:r>
            <w:r w:rsidRPr="0005491E">
              <w:rPr>
                <w:rFonts w:ascii="Times New Roman" w:hAnsi="Times New Roman"/>
                <w:lang w:val="en-US"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>17,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val="en-US" w:eastAsia="ru-RU"/>
              </w:rPr>
              <w:t xml:space="preserve">  </w:t>
            </w:r>
            <w:r w:rsidRPr="0005491E">
              <w:rPr>
                <w:rFonts w:ascii="Times New Roman" w:hAnsi="Times New Roman"/>
                <w:lang w:eastAsia="ru-RU"/>
              </w:rPr>
              <w:t>№ 34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88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Формулы сокраще</w:t>
            </w:r>
            <w:r>
              <w:rPr>
                <w:rFonts w:ascii="Times New Roman" w:hAnsi="Times New Roman"/>
                <w:lang w:eastAsia="ru-RU"/>
              </w:rPr>
              <w:t>н</w:t>
            </w:r>
            <w:r w:rsidRPr="0005491E">
              <w:rPr>
                <w:rFonts w:ascii="Times New Roman" w:hAnsi="Times New Roman"/>
                <w:lang w:eastAsia="ru-RU"/>
              </w:rPr>
              <w:t>ного умножения</w:t>
            </w:r>
          </w:p>
        </w:tc>
        <w:tc>
          <w:tcPr>
            <w:tcW w:w="139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Формула разности квадратов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 Знать: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формулу разности квадратов;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приёмы применения формулы для </w:t>
            </w:r>
            <w:r w:rsidRPr="0005491E">
              <w:rPr>
                <w:rFonts w:ascii="Times New Roman" w:hAnsi="Times New Roman"/>
                <w:lang w:eastAsia="ru-RU"/>
              </w:rPr>
              <w:t xml:space="preserve"> упрощения 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алгебраических выражений.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  <w:r w:rsidRPr="0005491E">
              <w:rPr>
                <w:rFonts w:ascii="Times New Roman" w:hAnsi="Times New Roman"/>
                <w:lang w:eastAsia="ru-RU"/>
              </w:rPr>
              <w:t>решать задачи по алгоритму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2</w:t>
            </w:r>
            <w:r w:rsidRPr="0005491E">
              <w:rPr>
                <w:rFonts w:ascii="Times New Roman" w:hAnsi="Times New Roman"/>
                <w:lang w:val="en-US" w:eastAsia="ru-RU"/>
              </w:rPr>
              <w:t>8</w:t>
            </w:r>
            <w:r w:rsidRPr="0005491E">
              <w:rPr>
                <w:rFonts w:ascii="Times New Roman" w:hAnsi="Times New Roman"/>
                <w:lang w:eastAsia="ru-RU"/>
              </w:rPr>
              <w:t>.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val="en-US" w:eastAsia="ru-RU"/>
              </w:rPr>
            </w:pPr>
            <w:r w:rsidRPr="0005491E">
              <w:rPr>
                <w:rFonts w:ascii="Times New Roman" w:hAnsi="Times New Roman"/>
                <w:lang w:val="en-US"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 xml:space="preserve"> №23, №</w:t>
            </w:r>
            <w:r w:rsidRPr="0005491E">
              <w:rPr>
                <w:rFonts w:ascii="Times New Roman" w:hAnsi="Times New Roman"/>
                <w:lang w:val="en-US"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>25,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val="en-US" w:eastAsia="ru-RU"/>
              </w:rPr>
              <w:t xml:space="preserve">  </w:t>
            </w:r>
            <w:r w:rsidRPr="0005491E">
              <w:rPr>
                <w:rFonts w:ascii="Times New Roman" w:hAnsi="Times New Roman"/>
                <w:lang w:eastAsia="ru-RU"/>
              </w:rPr>
              <w:t>№ 36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89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Формулы сокращенного умножения</w:t>
            </w:r>
          </w:p>
        </w:tc>
        <w:tc>
          <w:tcPr>
            <w:tcW w:w="139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применения и совершенствования знаний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Формула разности квадратов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формулу разности квадратов;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приёмы применения формул для </w:t>
            </w:r>
            <w:r w:rsidRPr="0005491E">
              <w:rPr>
                <w:rFonts w:ascii="Times New Roman" w:hAnsi="Times New Roman"/>
                <w:lang w:eastAsia="ru-RU"/>
              </w:rPr>
              <w:t xml:space="preserve"> упрощения 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алгебраических выражений.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  <w:r w:rsidRPr="0005491E">
              <w:rPr>
                <w:rFonts w:ascii="Times New Roman" w:hAnsi="Times New Roman"/>
                <w:lang w:eastAsia="ru-RU"/>
              </w:rPr>
              <w:t>решать комбинированные задачи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 использованием более чем 3 алгоритмов; применять полученные знания в новой ситуации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Сам.</w:t>
            </w:r>
          </w:p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работа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32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2</w:t>
            </w:r>
            <w:r w:rsidRPr="0005491E">
              <w:rPr>
                <w:rFonts w:ascii="Times New Roman" w:hAnsi="Times New Roman"/>
                <w:lang w:val="en-US" w:eastAsia="ru-RU"/>
              </w:rPr>
              <w:t>8</w:t>
            </w:r>
            <w:r w:rsidRPr="0005491E">
              <w:rPr>
                <w:rFonts w:ascii="Times New Roman" w:hAnsi="Times New Roman"/>
                <w:lang w:eastAsia="ru-RU"/>
              </w:rPr>
              <w:t>.</w:t>
            </w:r>
          </w:p>
          <w:p w:rsidR="00E060E9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val="en-US"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lang w:eastAsia="ru-RU"/>
              </w:rPr>
              <w:t>28.</w:t>
            </w:r>
            <w:r w:rsidRPr="0005491E">
              <w:rPr>
                <w:rFonts w:ascii="Times New Roman" w:hAnsi="Times New Roman"/>
                <w:lang w:eastAsia="ru-RU"/>
              </w:rPr>
              <w:t>26,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val="en-US"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№</w:t>
            </w:r>
            <w:r w:rsidRPr="0005491E">
              <w:rPr>
                <w:rFonts w:ascii="Times New Roman" w:hAnsi="Times New Roman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28.</w:t>
            </w:r>
            <w:r w:rsidRPr="0005491E">
              <w:rPr>
                <w:rFonts w:ascii="Times New Roman" w:hAnsi="Times New Roman"/>
                <w:lang w:eastAsia="ru-RU"/>
              </w:rPr>
              <w:t>38,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№ </w:t>
            </w:r>
            <w:r>
              <w:rPr>
                <w:rFonts w:ascii="Times New Roman" w:hAnsi="Times New Roman"/>
                <w:lang w:eastAsia="ru-RU"/>
              </w:rPr>
              <w:t>28.</w:t>
            </w:r>
            <w:r w:rsidRPr="0005491E">
              <w:rPr>
                <w:rFonts w:ascii="Times New Roman" w:hAnsi="Times New Roman"/>
                <w:lang w:eastAsia="ru-RU"/>
              </w:rPr>
              <w:t>41</w:t>
            </w: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90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Формулы сокращенного умножения</w:t>
            </w:r>
          </w:p>
        </w:tc>
        <w:tc>
          <w:tcPr>
            <w:tcW w:w="139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Формулы суммы и  разности кубов</w:t>
            </w: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-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формулы суммы и  разности кубов;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приёмы применения формулы для </w:t>
            </w:r>
            <w:r w:rsidRPr="0005491E">
              <w:rPr>
                <w:rFonts w:ascii="Times New Roman" w:hAnsi="Times New Roman"/>
                <w:lang w:eastAsia="ru-RU"/>
              </w:rPr>
              <w:t xml:space="preserve"> упрощения 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алгебраических выражений.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  <w:r w:rsidRPr="0005491E">
              <w:rPr>
                <w:rFonts w:ascii="Times New Roman" w:hAnsi="Times New Roman"/>
                <w:lang w:eastAsia="ru-RU"/>
              </w:rPr>
              <w:t>решать задачи по алгоритму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Сам.</w:t>
            </w:r>
          </w:p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работа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33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28.</w:t>
            </w:r>
          </w:p>
          <w:p w:rsidR="00E060E9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val="en-US"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lang w:eastAsia="ru-RU"/>
              </w:rPr>
              <w:t>28.</w:t>
            </w:r>
            <w:r w:rsidRPr="0005491E">
              <w:rPr>
                <w:rFonts w:ascii="Times New Roman" w:hAnsi="Times New Roman"/>
                <w:lang w:eastAsia="ru-RU"/>
              </w:rPr>
              <w:t xml:space="preserve">32, 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val="en-US"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 w:rsidRPr="0005491E">
              <w:rPr>
                <w:rFonts w:ascii="Times New Roman" w:hAnsi="Times New Roman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28.</w:t>
            </w:r>
            <w:r w:rsidRPr="0005491E">
              <w:rPr>
                <w:rFonts w:ascii="Times New Roman" w:hAnsi="Times New Roman"/>
                <w:lang w:eastAsia="ru-RU"/>
              </w:rPr>
              <w:t>47,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val="en-US"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lang w:eastAsia="ru-RU"/>
              </w:rPr>
              <w:t>28.</w:t>
            </w:r>
            <w:r w:rsidRPr="0005491E">
              <w:rPr>
                <w:rFonts w:ascii="Times New Roman" w:hAnsi="Times New Roman"/>
                <w:lang w:eastAsia="ru-RU"/>
              </w:rPr>
              <w:t>49</w:t>
            </w: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91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Формулы сокращенного умножения</w:t>
            </w:r>
          </w:p>
        </w:tc>
        <w:tc>
          <w:tcPr>
            <w:tcW w:w="139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Урок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обобщения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и систематизации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знаний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Формулы сокращенного умножения</w:t>
            </w: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-</w:t>
            </w:r>
            <w:r w:rsidRPr="0005491E">
              <w:rPr>
                <w:rFonts w:ascii="Times New Roman" w:hAnsi="Times New Roman"/>
                <w:lang w:eastAsia="ru-RU"/>
              </w:rPr>
              <w:t xml:space="preserve"> формулы сокращенного умножения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приёмы применения формул для </w:t>
            </w:r>
            <w:r w:rsidRPr="0005491E">
              <w:rPr>
                <w:rFonts w:ascii="Times New Roman" w:hAnsi="Times New Roman"/>
                <w:lang w:eastAsia="ru-RU"/>
              </w:rPr>
              <w:t xml:space="preserve"> упрощения 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алгебраических выражений.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  <w:r w:rsidRPr="0005491E">
              <w:rPr>
                <w:rFonts w:ascii="Times New Roman" w:hAnsi="Times New Roman"/>
                <w:lang w:eastAsia="ru-RU"/>
              </w:rPr>
              <w:t>решать комбинированные задачи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 использованием более чем 3 алгоритмов; применять полученные знания в новой ситуации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Индивидуальные карточки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28.</w:t>
            </w:r>
          </w:p>
          <w:p w:rsidR="00E060E9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AB408A">
              <w:rPr>
                <w:rFonts w:ascii="Times New Roman" w:hAnsi="Times New Roman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lang w:eastAsia="ru-RU"/>
              </w:rPr>
              <w:t>28.</w:t>
            </w:r>
            <w:r w:rsidRPr="0005491E">
              <w:rPr>
                <w:rFonts w:ascii="Times New Roman" w:hAnsi="Times New Roman"/>
                <w:lang w:eastAsia="ru-RU"/>
              </w:rPr>
              <w:t>46,</w:t>
            </w:r>
          </w:p>
          <w:p w:rsidR="00E060E9" w:rsidRPr="00AB408A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№</w:t>
            </w:r>
            <w:r w:rsidRPr="00AB408A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28.</w:t>
            </w:r>
            <w:r w:rsidRPr="0005491E">
              <w:rPr>
                <w:rFonts w:ascii="Times New Roman" w:hAnsi="Times New Roman"/>
                <w:lang w:eastAsia="ru-RU"/>
              </w:rPr>
              <w:t>56,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>
              <w:rPr>
                <w:rFonts w:ascii="Times New Roman" w:hAnsi="Times New Roman"/>
                <w:lang w:eastAsia="ru-RU"/>
              </w:rPr>
              <w:t>28.</w:t>
            </w:r>
            <w:r w:rsidRPr="0005491E">
              <w:rPr>
                <w:rFonts w:ascii="Times New Roman" w:hAnsi="Times New Roman"/>
                <w:lang w:eastAsia="ru-RU"/>
              </w:rPr>
              <w:t xml:space="preserve"> 63(б, в)</w:t>
            </w: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rPr>
          <w:trHeight w:val="1842"/>
        </w:trPr>
        <w:tc>
          <w:tcPr>
            <w:tcW w:w="206" w:type="pct"/>
            <w:gridSpan w:val="2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92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93</w:t>
            </w:r>
          </w:p>
        </w:tc>
        <w:tc>
          <w:tcPr>
            <w:tcW w:w="571" w:type="pct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Деление многочлена на одночлен.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Подготовка к контрольной работе.</w:t>
            </w:r>
          </w:p>
        </w:tc>
        <w:tc>
          <w:tcPr>
            <w:tcW w:w="139" w:type="pct"/>
          </w:tcPr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Комбини  рованный урок</w:t>
            </w:r>
          </w:p>
        </w:tc>
        <w:tc>
          <w:tcPr>
            <w:tcW w:w="832" w:type="pct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Алгоритм  деления многочлена на одночлен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35EB8">
              <w:rPr>
                <w:rFonts w:ascii="Times New Roman" w:hAnsi="Times New Roman"/>
                <w:lang w:eastAsia="ru-RU"/>
              </w:rPr>
              <w:t xml:space="preserve">Систематизация знаний по темам главы </w:t>
            </w:r>
            <w:r>
              <w:rPr>
                <w:rFonts w:ascii="Times New Roman" w:hAnsi="Times New Roman"/>
                <w:lang w:eastAsia="ru-RU"/>
              </w:rPr>
              <w:t>6</w:t>
            </w:r>
            <w:r w:rsidRPr="00035EB8">
              <w:rPr>
                <w:rFonts w:ascii="Times New Roman" w:hAnsi="Times New Roman"/>
                <w:lang w:eastAsia="ru-RU"/>
              </w:rPr>
              <w:t xml:space="preserve">. Устранение пробелов в знаниях учащихся.  Подготовка </w:t>
            </w:r>
            <w:r>
              <w:rPr>
                <w:rFonts w:ascii="Times New Roman" w:hAnsi="Times New Roman"/>
                <w:lang w:eastAsia="ru-RU"/>
              </w:rPr>
              <w:t>к контрольной работе.</w:t>
            </w: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алгоритм  деления многочлена на одночлен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приёмы</w:t>
            </w:r>
            <w:r w:rsidRPr="0005491E">
              <w:rPr>
                <w:rFonts w:ascii="Times New Roman" w:hAnsi="Times New Roman"/>
                <w:lang w:eastAsia="ru-RU"/>
              </w:rPr>
              <w:t xml:space="preserve">  упрощения 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алгебраических выражений с многочленами.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 </w:t>
            </w:r>
          </w:p>
          <w:p w:rsidR="00E060E9" w:rsidRPr="00261A68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создавать алгоритмы деятельности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28 - 29.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Домашняя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контрольная работа № 6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val="en-US"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(№</w:t>
            </w:r>
            <w:r w:rsidRPr="0005491E">
              <w:rPr>
                <w:rFonts w:ascii="Times New Roman" w:hAnsi="Times New Roman"/>
                <w:lang w:val="en-US"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>6-9,</w:t>
            </w:r>
            <w:r w:rsidRPr="0005491E">
              <w:rPr>
                <w:rFonts w:ascii="Times New Roman" w:hAnsi="Times New Roman"/>
                <w:lang w:val="en-US"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>вар.1)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94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95</w:t>
            </w:r>
          </w:p>
        </w:tc>
        <w:tc>
          <w:tcPr>
            <w:tcW w:w="571" w:type="pct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Контрольная работа</w:t>
            </w:r>
            <w:r w:rsidRPr="0005491E">
              <w:rPr>
                <w:rFonts w:ascii="Times New Roman" w:hAnsi="Times New Roman"/>
                <w:b/>
                <w:i/>
                <w:lang w:eastAsia="ru-RU"/>
              </w:rPr>
              <w:t xml:space="preserve">  </w:t>
            </w:r>
            <w:r>
              <w:rPr>
                <w:rFonts w:ascii="Times New Roman" w:hAnsi="Times New Roman"/>
                <w:b/>
                <w:lang w:eastAsia="ru-RU"/>
              </w:rPr>
              <w:t>№ 6</w:t>
            </w:r>
            <w:r w:rsidRPr="0005491E">
              <w:rPr>
                <w:rFonts w:ascii="Times New Roman" w:hAnsi="Times New Roman"/>
                <w:b/>
                <w:bCs/>
                <w:iCs/>
                <w:lang w:eastAsia="ru-RU"/>
              </w:rPr>
              <w:t xml:space="preserve"> по теме </w:t>
            </w:r>
            <w:r w:rsidRPr="0005491E">
              <w:rPr>
                <w:rFonts w:ascii="Times New Roman" w:hAnsi="Times New Roman"/>
                <w:b/>
                <w:lang w:eastAsia="ru-RU"/>
              </w:rPr>
              <w:t>«Многочлены. Арифметические операции над многочленами»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Анализ контрольной работы.</w:t>
            </w:r>
          </w:p>
        </w:tc>
        <w:tc>
          <w:tcPr>
            <w:tcW w:w="139" w:type="pct"/>
          </w:tcPr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контроля  и оценки       ЗУН учащихся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Выявление знаний и умений учащихся, степени усвоения ими материала</w:t>
            </w: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основные понятия темы: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приёмы </w:t>
            </w:r>
            <w:r w:rsidRPr="0005491E">
              <w:rPr>
                <w:rFonts w:ascii="Times New Roman" w:hAnsi="Times New Roman"/>
                <w:lang w:eastAsia="ru-RU"/>
              </w:rPr>
              <w:t>рационального выполнения задач темы, приёмы решения задач повышенного уровня сложности.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решать задачи по алгоритму;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решать комбинированные задачи с использованием более чем 3 алгоритмов; применять полученные знания в новой ситуации; использовать приёмы рационального решения задач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Контрольная работа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Задания </w:t>
            </w:r>
            <w:r>
              <w:rPr>
                <w:rFonts w:ascii="Times New Roman" w:hAnsi="Times New Roman"/>
                <w:lang w:eastAsia="ru-RU"/>
              </w:rPr>
              <w:t>нет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rPr>
          <w:trHeight w:val="405"/>
        </w:trPr>
        <w:tc>
          <w:tcPr>
            <w:tcW w:w="5000" w:type="pct"/>
            <w:gridSpan w:val="16"/>
            <w:shd w:val="clear" w:color="auto" w:fill="D9D9D9"/>
            <w:vAlign w:val="center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                                                                       </w:t>
            </w: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Глава 7.  Разложе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ние многочленов на множители (21</w:t>
            </w: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ч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ас</w:t>
            </w:r>
            <w:r w:rsidRPr="00054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) </w:t>
            </w: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96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Что такое разложение многочлена на множите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ли и зачем оно нужно</w:t>
            </w:r>
            <w:r>
              <w:rPr>
                <w:rFonts w:ascii="Times New Roman" w:hAnsi="Times New Roman"/>
                <w:color w:val="000000"/>
                <w:lang w:eastAsia="ru-RU"/>
              </w:rPr>
              <w:t>?</w:t>
            </w:r>
          </w:p>
        </w:tc>
        <w:tc>
          <w:tcPr>
            <w:tcW w:w="13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Область применения разложения многочлена на множители</w:t>
            </w: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область применения разложения многочлена на множители;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приёмы применения данного способа для упрощения вычислений, решения уравнений.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  <w:r w:rsidRPr="0005491E">
              <w:rPr>
                <w:rFonts w:ascii="Times New Roman" w:hAnsi="Times New Roman"/>
                <w:lang w:eastAsia="ru-RU"/>
              </w:rPr>
              <w:t>решать задачи по алгоритму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30.</w:t>
            </w:r>
          </w:p>
          <w:p w:rsidR="00E060E9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A734A7">
              <w:rPr>
                <w:rFonts w:ascii="Times New Roman" w:hAnsi="Times New Roman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 xml:space="preserve"> № </w:t>
            </w:r>
            <w:r>
              <w:rPr>
                <w:rFonts w:ascii="Times New Roman" w:hAnsi="Times New Roman"/>
                <w:lang w:eastAsia="ru-RU"/>
              </w:rPr>
              <w:t>30.</w:t>
            </w:r>
            <w:r w:rsidRPr="0005491E">
              <w:rPr>
                <w:rFonts w:ascii="Times New Roman" w:hAnsi="Times New Roman"/>
                <w:lang w:eastAsia="ru-RU"/>
              </w:rPr>
              <w:t xml:space="preserve">5, </w:t>
            </w:r>
          </w:p>
          <w:p w:rsidR="00E060E9" w:rsidRPr="00A734A7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 w:rsidRPr="00A734A7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30.</w:t>
            </w:r>
            <w:r w:rsidRPr="0005491E">
              <w:rPr>
                <w:rFonts w:ascii="Times New Roman" w:hAnsi="Times New Roman"/>
                <w:lang w:eastAsia="ru-RU"/>
              </w:rPr>
              <w:t>12,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>
              <w:rPr>
                <w:rFonts w:ascii="Times New Roman" w:hAnsi="Times New Roman"/>
                <w:lang w:eastAsia="ru-RU"/>
              </w:rPr>
              <w:t>30.</w:t>
            </w:r>
            <w:r w:rsidRPr="0005491E">
              <w:rPr>
                <w:rFonts w:ascii="Times New Roman" w:hAnsi="Times New Roman"/>
                <w:lang w:eastAsia="ru-RU"/>
              </w:rPr>
              <w:t xml:space="preserve"> 16</w:t>
            </w: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97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Вынесение общего множителя за скобки.</w:t>
            </w:r>
          </w:p>
        </w:tc>
        <w:tc>
          <w:tcPr>
            <w:tcW w:w="139" w:type="pct"/>
            <w:vMerge w:val="restart"/>
          </w:tcPr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3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Комбини  рованный урок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Алгоритм вынесения общего множителя за скобки</w:t>
            </w:r>
          </w:p>
        </w:tc>
        <w:tc>
          <w:tcPr>
            <w:tcW w:w="1337" w:type="pct"/>
            <w:gridSpan w:val="4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- алгоритм вынесения общего множителя за скобки;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приёмы применения данного способа для упрощения вычислений, решения уравнений.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- создавать алгоритмы деятельности;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решать комбинированные задачи с использованием более чем 3 алгоритмов; - применять полученные знания в новой ситуации; использовать приёмы рационального решения задач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31.</w:t>
            </w:r>
          </w:p>
          <w:p w:rsidR="00E060E9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val="en-US"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 xml:space="preserve"> № </w:t>
            </w:r>
            <w:r>
              <w:rPr>
                <w:rFonts w:ascii="Times New Roman" w:hAnsi="Times New Roman"/>
                <w:lang w:eastAsia="ru-RU"/>
              </w:rPr>
              <w:t>31.</w:t>
            </w:r>
            <w:r w:rsidRPr="0005491E">
              <w:rPr>
                <w:rFonts w:ascii="Times New Roman" w:hAnsi="Times New Roman"/>
                <w:lang w:eastAsia="ru-RU"/>
              </w:rPr>
              <w:t xml:space="preserve">4, </w:t>
            </w:r>
          </w:p>
          <w:p w:rsidR="00E060E9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 w:rsidRPr="0005491E">
              <w:rPr>
                <w:rFonts w:ascii="Times New Roman" w:hAnsi="Times New Roman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31.</w:t>
            </w:r>
            <w:r w:rsidRPr="0005491E">
              <w:rPr>
                <w:rFonts w:ascii="Times New Roman" w:hAnsi="Times New Roman"/>
                <w:lang w:eastAsia="ru-RU"/>
              </w:rPr>
              <w:t xml:space="preserve">9, 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val="en-US"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lang w:eastAsia="ru-RU"/>
              </w:rPr>
              <w:t>31.</w:t>
            </w:r>
            <w:r w:rsidRPr="0005491E"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98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Вынесение общего множителя за скобки</w:t>
            </w:r>
          </w:p>
        </w:tc>
        <w:tc>
          <w:tcPr>
            <w:tcW w:w="139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применения и совершенствования знаний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Алгоритм вынесения общего множителя за скобки</w:t>
            </w:r>
          </w:p>
        </w:tc>
        <w:tc>
          <w:tcPr>
            <w:tcW w:w="1337" w:type="pct"/>
            <w:gridSpan w:val="4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Сам.</w:t>
            </w:r>
          </w:p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работа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34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31.</w:t>
            </w:r>
          </w:p>
          <w:p w:rsidR="00E060E9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31.</w:t>
            </w:r>
            <w:r w:rsidRPr="0005491E">
              <w:rPr>
                <w:rFonts w:ascii="Times New Roman" w:hAnsi="Times New Roman"/>
                <w:lang w:eastAsia="ru-RU"/>
              </w:rPr>
              <w:t>16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</w:t>
            </w: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lang w:eastAsia="ru-RU"/>
              </w:rPr>
              <w:t>31.</w:t>
            </w:r>
            <w:r w:rsidRPr="0005491E">
              <w:rPr>
                <w:rFonts w:ascii="Times New Roman" w:hAnsi="Times New Roman"/>
                <w:lang w:eastAsia="ru-RU"/>
              </w:rPr>
              <w:t xml:space="preserve">18, 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31.</w:t>
            </w:r>
            <w:r w:rsidRPr="0005491E">
              <w:rPr>
                <w:rFonts w:ascii="Times New Roman" w:hAnsi="Times New Roman"/>
                <w:lang w:eastAsia="ru-RU"/>
              </w:rPr>
              <w:t>21</w:t>
            </w: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99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Вынесение общего множителя за скобки</w:t>
            </w:r>
          </w:p>
        </w:tc>
        <w:tc>
          <w:tcPr>
            <w:tcW w:w="139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Алгоритм вынесения общего множителя за скобки</w:t>
            </w:r>
          </w:p>
        </w:tc>
        <w:tc>
          <w:tcPr>
            <w:tcW w:w="1337" w:type="pct"/>
            <w:gridSpan w:val="4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Тест № 7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491E">
              <w:rPr>
                <w:rFonts w:ascii="Times New Roman" w:hAnsi="Times New Roman"/>
                <w:sz w:val="20"/>
                <w:szCs w:val="20"/>
                <w:lang w:eastAsia="ru-RU"/>
              </w:rPr>
              <w:t>(задания 1-4)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</w:t>
            </w:r>
            <w:r w:rsidRPr="0005491E">
              <w:rPr>
                <w:rFonts w:ascii="Times New Roman" w:hAnsi="Times New Roman"/>
                <w:b/>
                <w:i/>
                <w:lang w:eastAsia="ru-RU"/>
              </w:rPr>
              <w:t>)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31.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val="en-US"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lang w:eastAsia="ru-RU"/>
              </w:rPr>
              <w:t>31.</w:t>
            </w:r>
            <w:r w:rsidRPr="0005491E">
              <w:rPr>
                <w:rFonts w:ascii="Times New Roman" w:hAnsi="Times New Roman"/>
                <w:lang w:eastAsia="ru-RU"/>
              </w:rPr>
              <w:t>22,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val="en-US"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31.</w:t>
            </w:r>
            <w:r w:rsidRPr="0005491E">
              <w:rPr>
                <w:rFonts w:ascii="Times New Roman" w:hAnsi="Times New Roman"/>
                <w:lang w:eastAsia="ru-RU"/>
              </w:rPr>
              <w:t>23 (а, г),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lang w:eastAsia="ru-RU"/>
              </w:rPr>
              <w:t>31.</w:t>
            </w:r>
            <w:r w:rsidRPr="0005491E">
              <w:rPr>
                <w:rFonts w:ascii="Times New Roman" w:hAnsi="Times New Roman"/>
                <w:lang w:eastAsia="ru-RU"/>
              </w:rPr>
              <w:t>24 (а, г)</w:t>
            </w: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Способ группировки</w:t>
            </w:r>
          </w:p>
        </w:tc>
        <w:tc>
          <w:tcPr>
            <w:tcW w:w="139" w:type="pct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Алгоритм разложения многочлена на множители  способом группировки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алгоритм разложения многочлена на множители  способом группировки;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приёмы применения данного способа для упрощения вычислений, решения уравнений.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- создавать алгоритмы деятельности;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решать задачи с использованием 2-3 алгоритмов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32.</w:t>
            </w:r>
          </w:p>
          <w:p w:rsidR="00E060E9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val="en-US"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 xml:space="preserve"> № </w:t>
            </w:r>
            <w:r>
              <w:rPr>
                <w:rFonts w:ascii="Times New Roman" w:hAnsi="Times New Roman"/>
                <w:lang w:eastAsia="ru-RU"/>
              </w:rPr>
              <w:t>32.</w:t>
            </w:r>
            <w:r w:rsidRPr="0005491E">
              <w:rPr>
                <w:rFonts w:ascii="Times New Roman" w:hAnsi="Times New Roman"/>
                <w:lang w:eastAsia="ru-RU"/>
              </w:rPr>
              <w:t>4,</w:t>
            </w:r>
          </w:p>
          <w:p w:rsidR="00E060E9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lang w:eastAsia="ru-RU"/>
              </w:rPr>
              <w:t>32.</w:t>
            </w:r>
            <w:r w:rsidRPr="00B83EBF">
              <w:rPr>
                <w:rFonts w:ascii="Times New Roman" w:hAnsi="Times New Roman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 xml:space="preserve">6, 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lang w:eastAsia="ru-RU"/>
              </w:rPr>
              <w:t>32.</w:t>
            </w:r>
            <w:r w:rsidRPr="0005491E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101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Способ группировки</w:t>
            </w:r>
          </w:p>
        </w:tc>
        <w:tc>
          <w:tcPr>
            <w:tcW w:w="139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применения и совершенствования знаний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Алгоритм разложения многочлена на множители  способом группировки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Сам.</w:t>
            </w:r>
          </w:p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работа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35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32.</w:t>
            </w:r>
          </w:p>
          <w:p w:rsidR="00E060E9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32.</w:t>
            </w:r>
            <w:r w:rsidRPr="0005491E">
              <w:rPr>
                <w:rFonts w:ascii="Times New Roman" w:hAnsi="Times New Roman"/>
                <w:lang w:eastAsia="ru-RU"/>
              </w:rPr>
              <w:t>7,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№ </w:t>
            </w:r>
            <w:r>
              <w:rPr>
                <w:rFonts w:ascii="Times New Roman" w:hAnsi="Times New Roman"/>
                <w:lang w:eastAsia="ru-RU"/>
              </w:rPr>
              <w:t>32.</w:t>
            </w:r>
            <w:r w:rsidRPr="0005491E">
              <w:rPr>
                <w:rFonts w:ascii="Times New Roman" w:hAnsi="Times New Roman"/>
                <w:lang w:eastAsia="ru-RU"/>
              </w:rPr>
              <w:t>11,</w:t>
            </w:r>
          </w:p>
          <w:p w:rsidR="00E060E9" w:rsidRPr="0058136D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>
              <w:rPr>
                <w:rFonts w:ascii="Times New Roman" w:hAnsi="Times New Roman"/>
                <w:lang w:eastAsia="ru-RU"/>
              </w:rPr>
              <w:t>32.</w:t>
            </w:r>
            <w:r w:rsidRPr="0005491E">
              <w:rPr>
                <w:rFonts w:ascii="Times New Roman" w:hAnsi="Times New Roman"/>
                <w:lang w:eastAsia="ru-RU"/>
              </w:rPr>
              <w:t xml:space="preserve"> 12</w:t>
            </w: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102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Способ группировки</w:t>
            </w:r>
          </w:p>
        </w:tc>
        <w:tc>
          <w:tcPr>
            <w:tcW w:w="139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Алгоритм разложения многочлена на множители  способом группировки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Тест № 7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491E">
              <w:rPr>
                <w:rFonts w:ascii="Times New Roman" w:hAnsi="Times New Roman"/>
                <w:sz w:val="20"/>
                <w:szCs w:val="20"/>
                <w:lang w:eastAsia="ru-RU"/>
              </w:rPr>
              <w:t>(задания 5-8)</w:t>
            </w:r>
          </w:p>
          <w:p w:rsidR="00E060E9" w:rsidRPr="0005491E" w:rsidRDefault="00E060E9" w:rsidP="001627A0">
            <w:pPr>
              <w:spacing w:after="0" w:line="240" w:lineRule="auto"/>
              <w:ind w:left="-10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</w:t>
            </w:r>
            <w:r w:rsidRPr="0005491E">
              <w:rPr>
                <w:rFonts w:ascii="Times New Roman" w:hAnsi="Times New Roman"/>
                <w:b/>
                <w:i/>
                <w:lang w:eastAsia="ru-RU"/>
              </w:rPr>
              <w:t>)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32.</w:t>
            </w:r>
          </w:p>
          <w:p w:rsidR="00E060E9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val="en-US"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lang w:eastAsia="ru-RU"/>
              </w:rPr>
              <w:t>32.</w:t>
            </w:r>
            <w:r w:rsidRPr="0005491E">
              <w:rPr>
                <w:rFonts w:ascii="Times New Roman" w:hAnsi="Times New Roman"/>
                <w:lang w:eastAsia="ru-RU"/>
              </w:rPr>
              <w:t xml:space="preserve"> 8,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№</w:t>
            </w:r>
            <w:r w:rsidRPr="00B83EBF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32.</w:t>
            </w:r>
            <w:r w:rsidRPr="0005491E">
              <w:rPr>
                <w:rFonts w:ascii="Times New Roman" w:hAnsi="Times New Roman"/>
                <w:lang w:eastAsia="ru-RU"/>
              </w:rPr>
              <w:t>10,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lang w:eastAsia="ru-RU"/>
              </w:rPr>
              <w:t>32.</w:t>
            </w:r>
            <w:r w:rsidRPr="0005491E">
              <w:rPr>
                <w:rFonts w:ascii="Times New Roman" w:hAnsi="Times New Roman"/>
                <w:lang w:eastAsia="ru-RU"/>
              </w:rPr>
              <w:t xml:space="preserve">19*, 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lang w:eastAsia="ru-RU"/>
              </w:rPr>
              <w:t>32.</w:t>
            </w:r>
            <w:r w:rsidRPr="0005491E">
              <w:rPr>
                <w:rFonts w:ascii="Times New Roman" w:hAnsi="Times New Roman"/>
                <w:lang w:eastAsia="ru-RU"/>
              </w:rPr>
              <w:t>20*</w:t>
            </w: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103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Разложение многочленов на множители с помощью формул сокращенного умножения.</w:t>
            </w:r>
          </w:p>
        </w:tc>
        <w:tc>
          <w:tcPr>
            <w:tcW w:w="139" w:type="pct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5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Формулы разности квадратов, суммы и разности кубов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формулы разности квадратов, суммы и разности кубов;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приёмы применения формул для </w:t>
            </w:r>
            <w:r w:rsidRPr="0005491E">
              <w:rPr>
                <w:rFonts w:ascii="Times New Roman" w:hAnsi="Times New Roman"/>
                <w:lang w:eastAsia="ru-RU"/>
              </w:rPr>
              <w:t xml:space="preserve"> разложения многочлена на множители.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создавать алгоритмы деятельности;</w:t>
            </w:r>
          </w:p>
          <w:p w:rsidR="00E060E9" w:rsidRPr="00261A68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решать задачи с использованием 2-3 алгоритмов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Сам.</w:t>
            </w:r>
          </w:p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работа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36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33.</w:t>
            </w:r>
          </w:p>
          <w:p w:rsidR="00E060E9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val="en-US"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 xml:space="preserve"> № </w:t>
            </w:r>
            <w:r>
              <w:rPr>
                <w:rFonts w:ascii="Times New Roman" w:hAnsi="Times New Roman"/>
                <w:lang w:eastAsia="ru-RU"/>
              </w:rPr>
              <w:t>33.</w:t>
            </w:r>
            <w:r w:rsidRPr="0005491E">
              <w:rPr>
                <w:rFonts w:ascii="Times New Roman" w:hAnsi="Times New Roman"/>
                <w:lang w:eastAsia="ru-RU"/>
              </w:rPr>
              <w:t xml:space="preserve">5, 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 w:rsidRPr="0005491E">
              <w:rPr>
                <w:rFonts w:ascii="Times New Roman" w:hAnsi="Times New Roman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33.</w:t>
            </w:r>
            <w:r w:rsidRPr="0005491E">
              <w:rPr>
                <w:rFonts w:ascii="Times New Roman" w:hAnsi="Times New Roman"/>
                <w:lang w:eastAsia="ru-RU"/>
              </w:rPr>
              <w:t>10,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lang w:eastAsia="ru-RU"/>
              </w:rPr>
              <w:t>33.</w:t>
            </w:r>
            <w:r w:rsidRPr="0005491E">
              <w:rPr>
                <w:rFonts w:ascii="Times New Roman" w:hAnsi="Times New Roman"/>
                <w:lang w:eastAsia="ru-RU"/>
              </w:rPr>
              <w:t xml:space="preserve">17,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lang w:eastAsia="ru-RU"/>
              </w:rPr>
              <w:t>33.</w:t>
            </w:r>
            <w:r w:rsidRPr="0005491E">
              <w:rPr>
                <w:rFonts w:ascii="Times New Roman" w:hAnsi="Times New Roman"/>
                <w:lang w:eastAsia="ru-RU"/>
              </w:rPr>
              <w:t>32</w:t>
            </w: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104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Разложение многочленов на множители с помощью формул сокращенного умножения.</w:t>
            </w:r>
          </w:p>
        </w:tc>
        <w:tc>
          <w:tcPr>
            <w:tcW w:w="139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применения и совершенствования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Формулы разности квадратов, суммы и разности кубов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формулы разности квадратов, суммы и разности кубов;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приёмы применения формул для </w:t>
            </w:r>
            <w:r w:rsidRPr="0005491E">
              <w:rPr>
                <w:rFonts w:ascii="Times New Roman" w:hAnsi="Times New Roman"/>
                <w:lang w:eastAsia="ru-RU"/>
              </w:rPr>
              <w:t xml:space="preserve"> разложения многочлена на множители.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создавать алгоритмы деятельности;</w:t>
            </w:r>
          </w:p>
          <w:p w:rsidR="00E060E9" w:rsidRPr="00261A68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решать задачи с использованием 2-3 алгоритмов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Сам.</w:t>
            </w:r>
          </w:p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 работа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37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33.</w:t>
            </w:r>
          </w:p>
          <w:p w:rsidR="00E060E9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33.</w:t>
            </w:r>
            <w:r w:rsidRPr="0005491E">
              <w:rPr>
                <w:rFonts w:ascii="Times New Roman" w:hAnsi="Times New Roman"/>
                <w:lang w:eastAsia="ru-RU"/>
              </w:rPr>
              <w:t>40,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№ </w:t>
            </w:r>
            <w:r>
              <w:rPr>
                <w:rFonts w:ascii="Times New Roman" w:hAnsi="Times New Roman"/>
                <w:lang w:eastAsia="ru-RU"/>
              </w:rPr>
              <w:t>33.</w:t>
            </w:r>
            <w:r w:rsidRPr="0005491E">
              <w:rPr>
                <w:rFonts w:ascii="Times New Roman" w:hAnsi="Times New Roman"/>
                <w:lang w:eastAsia="ru-RU"/>
              </w:rPr>
              <w:t>43,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lang w:eastAsia="ru-RU"/>
              </w:rPr>
              <w:t>33.</w:t>
            </w:r>
            <w:r w:rsidRPr="0005491E">
              <w:rPr>
                <w:rFonts w:ascii="Times New Roman" w:hAnsi="Times New Roman"/>
                <w:lang w:eastAsia="ru-RU"/>
              </w:rPr>
              <w:t xml:space="preserve">46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105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Разложение многочленов на множители с помощью формул сокращенного умножения.</w:t>
            </w:r>
          </w:p>
        </w:tc>
        <w:tc>
          <w:tcPr>
            <w:tcW w:w="139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832" w:type="pct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Формулы квадрата  суммы,  квадрата разности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формулы квадрата  суммы,  квадрата разности;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приёмы применения формул для </w:t>
            </w:r>
            <w:r w:rsidRPr="0005491E">
              <w:rPr>
                <w:rFonts w:ascii="Times New Roman" w:hAnsi="Times New Roman"/>
                <w:lang w:eastAsia="ru-RU"/>
              </w:rPr>
              <w:t xml:space="preserve"> разложения многочлена на множители.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создавать алгоритмы деятельности;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решать задачи с использованием 2-3 алгоритмов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33.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>
              <w:rPr>
                <w:rFonts w:ascii="Times New Roman" w:hAnsi="Times New Roman"/>
                <w:lang w:eastAsia="ru-RU"/>
              </w:rPr>
              <w:t>33.</w:t>
            </w:r>
            <w:r w:rsidRPr="0005491E">
              <w:rPr>
                <w:rFonts w:ascii="Times New Roman" w:hAnsi="Times New Roman"/>
                <w:lang w:eastAsia="ru-RU"/>
              </w:rPr>
              <w:t>21,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№ </w:t>
            </w:r>
            <w:r>
              <w:rPr>
                <w:rFonts w:ascii="Times New Roman" w:hAnsi="Times New Roman"/>
                <w:lang w:eastAsia="ru-RU"/>
              </w:rPr>
              <w:t>33.</w:t>
            </w:r>
            <w:r w:rsidRPr="0005491E">
              <w:rPr>
                <w:rFonts w:ascii="Times New Roman" w:hAnsi="Times New Roman"/>
                <w:lang w:eastAsia="ru-RU"/>
              </w:rPr>
              <w:t>49,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33.</w:t>
            </w:r>
            <w:r w:rsidRPr="0005491E">
              <w:rPr>
                <w:rFonts w:ascii="Times New Roman" w:hAnsi="Times New Roman"/>
                <w:lang w:eastAsia="ru-RU"/>
              </w:rPr>
              <w:t>48(в),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106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Разложение многочленов на множители с помощью формул сокращенного умножения.</w:t>
            </w:r>
          </w:p>
        </w:tc>
        <w:tc>
          <w:tcPr>
            <w:tcW w:w="139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применения и совершенствования знаний</w:t>
            </w:r>
          </w:p>
        </w:tc>
        <w:tc>
          <w:tcPr>
            <w:tcW w:w="832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Сам. работа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38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33.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>
              <w:rPr>
                <w:rFonts w:ascii="Times New Roman" w:hAnsi="Times New Roman"/>
                <w:lang w:eastAsia="ru-RU"/>
              </w:rPr>
              <w:t>33.</w:t>
            </w:r>
            <w:r w:rsidRPr="0005491E">
              <w:rPr>
                <w:rFonts w:ascii="Times New Roman" w:hAnsi="Times New Roman"/>
                <w:lang w:eastAsia="ru-RU"/>
              </w:rPr>
              <w:t>31, №</w:t>
            </w:r>
            <w:r>
              <w:rPr>
                <w:rFonts w:ascii="Times New Roman" w:hAnsi="Times New Roman"/>
                <w:lang w:eastAsia="ru-RU"/>
              </w:rPr>
              <w:t>33.</w:t>
            </w:r>
            <w:r w:rsidRPr="0005491E">
              <w:rPr>
                <w:rFonts w:ascii="Times New Roman" w:hAnsi="Times New Roman"/>
                <w:lang w:eastAsia="ru-RU"/>
              </w:rPr>
              <w:t>47(а),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33.</w:t>
            </w:r>
            <w:r w:rsidRPr="0005491E">
              <w:rPr>
                <w:rFonts w:ascii="Times New Roman" w:hAnsi="Times New Roman"/>
                <w:lang w:eastAsia="ru-RU"/>
              </w:rPr>
              <w:t xml:space="preserve">37*,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№ </w:t>
            </w:r>
            <w:r>
              <w:rPr>
                <w:rFonts w:ascii="Times New Roman" w:hAnsi="Times New Roman"/>
                <w:lang w:eastAsia="ru-RU"/>
              </w:rPr>
              <w:t>33.</w:t>
            </w:r>
            <w:r w:rsidRPr="0005491E">
              <w:rPr>
                <w:rFonts w:ascii="Times New Roman" w:hAnsi="Times New Roman"/>
                <w:lang w:eastAsia="ru-RU"/>
              </w:rPr>
              <w:t>53 (в)*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107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Разложение многочленов на множители с помощью формул сокращенного умножения.</w:t>
            </w:r>
          </w:p>
        </w:tc>
        <w:tc>
          <w:tcPr>
            <w:tcW w:w="139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Урок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обобщения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и систематизации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знаний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Формулы сокращенного умножения</w:t>
            </w: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формулы квадрата  суммы,  квадрата разности; разности квадратов, суммы и разности кубов;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приёмы применения формул для </w:t>
            </w:r>
            <w:r w:rsidRPr="0005491E">
              <w:rPr>
                <w:rFonts w:ascii="Times New Roman" w:hAnsi="Times New Roman"/>
                <w:lang w:eastAsia="ru-RU"/>
              </w:rPr>
              <w:t xml:space="preserve"> разложения многочлена на множители.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создавать алгоритмы деятельности;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решать задачи с использованием 2-3 алгоритмов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Тест № 8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</w:t>
            </w:r>
            <w:r w:rsidRPr="0005491E">
              <w:rPr>
                <w:rFonts w:ascii="Times New Roman" w:hAnsi="Times New Roman"/>
                <w:b/>
                <w:i/>
                <w:lang w:eastAsia="ru-RU"/>
              </w:rPr>
              <w:t>)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33.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>
              <w:rPr>
                <w:rFonts w:ascii="Times New Roman" w:hAnsi="Times New Roman"/>
                <w:lang w:eastAsia="ru-RU"/>
              </w:rPr>
              <w:t>33.</w:t>
            </w:r>
            <w:r w:rsidRPr="0005491E">
              <w:rPr>
                <w:rFonts w:ascii="Times New Roman" w:hAnsi="Times New Roman"/>
                <w:lang w:eastAsia="ru-RU"/>
              </w:rPr>
              <w:t>31,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lang w:eastAsia="ru-RU"/>
              </w:rPr>
              <w:t>33.</w:t>
            </w:r>
            <w:r w:rsidRPr="0005491E">
              <w:rPr>
                <w:rFonts w:ascii="Times New Roman" w:hAnsi="Times New Roman"/>
                <w:lang w:eastAsia="ru-RU"/>
              </w:rPr>
              <w:t>36,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33.</w:t>
            </w:r>
            <w:r w:rsidRPr="0005491E">
              <w:rPr>
                <w:rFonts w:ascii="Times New Roman" w:hAnsi="Times New Roman"/>
                <w:lang w:eastAsia="ru-RU"/>
              </w:rPr>
              <w:t xml:space="preserve"> 45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108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Разложение многочленов на множители с помощью комбинации различных приемов.</w:t>
            </w:r>
          </w:p>
        </w:tc>
        <w:tc>
          <w:tcPr>
            <w:tcW w:w="139" w:type="pct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Комбини</w:t>
            </w:r>
          </w:p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рованный урок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Формулы сокращенного умножения. Способы разложения многочлена на множители</w:t>
            </w:r>
          </w:p>
          <w:p w:rsidR="00E060E9" w:rsidRPr="0005491E" w:rsidRDefault="00E060E9" w:rsidP="001627A0">
            <w:pPr>
              <w:spacing w:after="0" w:line="360" w:lineRule="auto"/>
              <w:ind w:firstLine="709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lang w:eastAsia="ru-RU"/>
              </w:rPr>
              <w:t>формулы сокращенного умножения, способы разложения многочлена на множители;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- приёмы комбинации различных способов для разложения многочлена на множители.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  <w:r w:rsidRPr="0005491E">
              <w:rPr>
                <w:rFonts w:ascii="Times New Roman" w:hAnsi="Times New Roman"/>
                <w:lang w:eastAsia="ru-RU"/>
              </w:rPr>
              <w:t xml:space="preserve"> создавать алгоритмы деятельности;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34.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№34.</w:t>
            </w:r>
            <w:r w:rsidRPr="0005491E">
              <w:rPr>
                <w:rFonts w:ascii="Times New Roman" w:hAnsi="Times New Roman"/>
                <w:lang w:eastAsia="ru-RU"/>
              </w:rPr>
              <w:t xml:space="preserve"> 3,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lang w:eastAsia="ru-RU"/>
              </w:rPr>
              <w:t>34.</w:t>
            </w:r>
            <w:r w:rsidRPr="0005491E">
              <w:rPr>
                <w:rFonts w:ascii="Times New Roman" w:hAnsi="Times New Roman"/>
                <w:lang w:eastAsia="ru-RU"/>
              </w:rPr>
              <w:t>8,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34.</w:t>
            </w:r>
            <w:r w:rsidRPr="0005491E">
              <w:rPr>
                <w:rFonts w:ascii="Times New Roman" w:hAnsi="Times New Roman"/>
                <w:lang w:eastAsia="ru-RU"/>
              </w:rPr>
              <w:t xml:space="preserve">10, </w:t>
            </w:r>
            <w:r>
              <w:rPr>
                <w:rFonts w:ascii="Times New Roman" w:hAnsi="Times New Roman"/>
                <w:lang w:eastAsia="ru-RU"/>
              </w:rPr>
              <w:t xml:space="preserve">   </w:t>
            </w:r>
            <w:r w:rsidRPr="0005491E">
              <w:rPr>
                <w:rFonts w:ascii="Times New Roman" w:hAnsi="Times New Roman"/>
                <w:lang w:eastAsia="ru-RU"/>
              </w:rPr>
              <w:t>№</w:t>
            </w:r>
            <w:r>
              <w:rPr>
                <w:rFonts w:ascii="Times New Roman" w:hAnsi="Times New Roman"/>
                <w:lang w:eastAsia="ru-RU"/>
              </w:rPr>
              <w:t>34.</w:t>
            </w:r>
            <w:r w:rsidRPr="0005491E">
              <w:rPr>
                <w:rFonts w:ascii="Times New Roman" w:hAnsi="Times New Roman"/>
                <w:lang w:eastAsia="ru-RU"/>
              </w:rPr>
              <w:t>16*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rPr>
          <w:trHeight w:val="1013"/>
        </w:trPr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109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Разложение многочленов на множители с помощью комбинации раз</w:t>
            </w:r>
            <w:r>
              <w:rPr>
                <w:rFonts w:ascii="Times New Roman" w:hAnsi="Times New Roman"/>
                <w:lang w:eastAsia="ru-RU"/>
              </w:rPr>
              <w:t>личных пр</w:t>
            </w:r>
            <w:r w:rsidRPr="0005491E">
              <w:rPr>
                <w:rFonts w:ascii="Times New Roman" w:hAnsi="Times New Roman"/>
                <w:lang w:eastAsia="ru-RU"/>
              </w:rPr>
              <w:t>иемов</w:t>
            </w:r>
          </w:p>
        </w:tc>
        <w:tc>
          <w:tcPr>
            <w:tcW w:w="139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применения и совер</w:t>
            </w:r>
            <w:r>
              <w:rPr>
                <w:rFonts w:ascii="Times New Roman" w:hAnsi="Times New Roman"/>
                <w:lang w:eastAsia="ru-RU"/>
              </w:rPr>
              <w:t>-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шенствования знаний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Формулы сокращенного умножения. Способы разложения многочлена на множители</w:t>
            </w:r>
          </w:p>
          <w:p w:rsidR="00E060E9" w:rsidRPr="0005491E" w:rsidRDefault="00E060E9" w:rsidP="001627A0">
            <w:pPr>
              <w:spacing w:after="0" w:line="360" w:lineRule="auto"/>
              <w:ind w:firstLine="709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lang w:eastAsia="ru-RU"/>
              </w:rPr>
              <w:t>формулы сокращенного умножения, способы разложения многочлена на множители;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- приёмы комбинации различных способов для разложения многочлена на множители.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применять полученные знания в новой ситуации; использовать приёмы рационального решения задач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Индиви</w:t>
            </w:r>
          </w:p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дуальные карточки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34.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>
              <w:rPr>
                <w:rFonts w:ascii="Times New Roman" w:hAnsi="Times New Roman"/>
                <w:lang w:eastAsia="ru-RU"/>
              </w:rPr>
              <w:t>34.</w:t>
            </w:r>
            <w:r w:rsidRPr="0005491E">
              <w:rPr>
                <w:rFonts w:ascii="Times New Roman" w:hAnsi="Times New Roman"/>
                <w:lang w:eastAsia="ru-RU"/>
              </w:rPr>
              <w:t xml:space="preserve"> 7,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lang w:eastAsia="ru-RU"/>
              </w:rPr>
              <w:t>34.</w:t>
            </w:r>
            <w:r w:rsidRPr="0005491E">
              <w:rPr>
                <w:rFonts w:ascii="Times New Roman" w:hAnsi="Times New Roman"/>
                <w:lang w:eastAsia="ru-RU"/>
              </w:rPr>
              <w:t xml:space="preserve"> 11,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34.</w:t>
            </w:r>
            <w:r w:rsidRPr="0005491E">
              <w:rPr>
                <w:rFonts w:ascii="Times New Roman" w:hAnsi="Times New Roman"/>
                <w:lang w:eastAsia="ru-RU"/>
              </w:rPr>
              <w:t>15, №</w:t>
            </w:r>
            <w:r>
              <w:rPr>
                <w:rFonts w:ascii="Times New Roman" w:hAnsi="Times New Roman"/>
                <w:lang w:eastAsia="ru-RU"/>
              </w:rPr>
              <w:t>34.</w:t>
            </w:r>
            <w:r w:rsidRPr="0005491E">
              <w:rPr>
                <w:rFonts w:ascii="Times New Roman" w:hAnsi="Times New Roman"/>
                <w:lang w:eastAsia="ru-RU"/>
              </w:rPr>
              <w:t>18*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rPr>
          <w:trHeight w:val="2783"/>
        </w:trPr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110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Сокращение алгеб</w:t>
            </w:r>
            <w:r>
              <w:rPr>
                <w:rFonts w:ascii="Times New Roman" w:hAnsi="Times New Roman"/>
                <w:lang w:eastAsia="ru-RU"/>
              </w:rPr>
              <w:t>раи</w:t>
            </w:r>
            <w:r w:rsidRPr="0005491E">
              <w:rPr>
                <w:rFonts w:ascii="Times New Roman" w:hAnsi="Times New Roman"/>
                <w:lang w:eastAsia="ru-RU"/>
              </w:rPr>
              <w:t>ческих дробей</w:t>
            </w:r>
          </w:p>
        </w:tc>
        <w:tc>
          <w:tcPr>
            <w:tcW w:w="139" w:type="pct"/>
            <w:vMerge w:val="restart"/>
          </w:tcPr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3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Комбини    рованный урок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Понятие «алгебраическая дробь», алгоритм  сокращения алгебраических дробей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b/>
                <w:lang w:eastAsia="ru-RU"/>
              </w:rPr>
              <w:t>Знать: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lang w:eastAsia="ru-RU"/>
              </w:rPr>
              <w:t xml:space="preserve"> понятие «алгебраическая дробь», алгоритм  сокращения алгебраических дробей.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создавать алгоритмы деятельности;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решать комбинированные задачи с использованием более чем 3 алгоритмов; применять полученные знания в новой ситуации; использовать приёмы рационального решения задач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35.</w:t>
            </w:r>
          </w:p>
          <w:p w:rsidR="00E060E9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35.</w:t>
            </w:r>
            <w:r w:rsidRPr="0005491E">
              <w:rPr>
                <w:rFonts w:ascii="Times New Roman" w:hAnsi="Times New Roman"/>
                <w:lang w:eastAsia="ru-RU"/>
              </w:rPr>
              <w:t xml:space="preserve"> 6,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lang w:eastAsia="ru-RU"/>
              </w:rPr>
              <w:t>35.</w:t>
            </w:r>
            <w:r w:rsidRPr="0005491E">
              <w:rPr>
                <w:rFonts w:ascii="Times New Roman" w:hAnsi="Times New Roman"/>
                <w:lang w:eastAsia="ru-RU"/>
              </w:rPr>
              <w:t xml:space="preserve"> 10,</w:t>
            </w:r>
          </w:p>
          <w:p w:rsidR="00E060E9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35.</w:t>
            </w:r>
            <w:r w:rsidRPr="0005491E">
              <w:rPr>
                <w:rFonts w:ascii="Times New Roman" w:hAnsi="Times New Roman"/>
                <w:lang w:eastAsia="ru-RU"/>
              </w:rPr>
              <w:t>14,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lang w:eastAsia="ru-RU"/>
              </w:rPr>
              <w:t>35.</w:t>
            </w:r>
            <w:r w:rsidRPr="0005491E">
              <w:rPr>
                <w:rFonts w:ascii="Times New Roman" w:hAnsi="Times New Roman"/>
                <w:lang w:eastAsia="ru-RU"/>
              </w:rPr>
              <w:t>20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rPr>
          <w:trHeight w:val="1550"/>
        </w:trPr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111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Сокращение алгеб</w:t>
            </w:r>
            <w:r>
              <w:rPr>
                <w:rFonts w:ascii="Times New Roman" w:hAnsi="Times New Roman"/>
                <w:lang w:eastAsia="ru-RU"/>
              </w:rPr>
              <w:t>раи</w:t>
            </w:r>
            <w:r w:rsidRPr="0005491E">
              <w:rPr>
                <w:rFonts w:ascii="Times New Roman" w:hAnsi="Times New Roman"/>
                <w:lang w:eastAsia="ru-RU"/>
              </w:rPr>
              <w:t>ческих дробей</w:t>
            </w:r>
          </w:p>
        </w:tc>
        <w:tc>
          <w:tcPr>
            <w:tcW w:w="139" w:type="pct"/>
            <w:vMerge/>
          </w:tcPr>
          <w:p w:rsidR="00E060E9" w:rsidRPr="0005491E" w:rsidRDefault="00E060E9" w:rsidP="001627A0">
            <w:pPr>
              <w:spacing w:after="0" w:line="240" w:lineRule="auto"/>
              <w:ind w:hanging="107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ind w:hanging="107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Урок применения и</w:t>
            </w:r>
          </w:p>
          <w:p w:rsidR="00E060E9" w:rsidRPr="0005491E" w:rsidRDefault="00E060E9" w:rsidP="001627A0">
            <w:pPr>
              <w:spacing w:after="0" w:line="240" w:lineRule="auto"/>
              <w:ind w:hanging="107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совершен</w:t>
            </w:r>
          </w:p>
          <w:p w:rsidR="00E060E9" w:rsidRPr="0005491E" w:rsidRDefault="00E060E9" w:rsidP="001627A0">
            <w:pPr>
              <w:spacing w:after="0" w:line="240" w:lineRule="auto"/>
              <w:ind w:hanging="107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ствования знаний  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Понятие «алгебраическая дробь», алгоритм  сокращения алгебраических дробей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lang w:eastAsia="ru-RU"/>
              </w:rPr>
              <w:t xml:space="preserve"> понятие «алгебраическая дробь», алгоритм  сокращения алгебраических дробей.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создавать алгоритмы деятельности;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решать комбинированные задачи с использованием более чем 3 алгоритмов; применять полученные знания в новой ситуации; использовать приёмы рационального решения задач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Сам.</w:t>
            </w:r>
          </w:p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работа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40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35.</w:t>
            </w:r>
          </w:p>
          <w:p w:rsidR="00E060E9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35</w:t>
            </w:r>
            <w:r w:rsidRPr="0005491E">
              <w:rPr>
                <w:rFonts w:ascii="Times New Roman" w:hAnsi="Times New Roman"/>
                <w:lang w:eastAsia="ru-RU"/>
              </w:rPr>
              <w:t xml:space="preserve">16, 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>
              <w:rPr>
                <w:rFonts w:ascii="Times New Roman" w:hAnsi="Times New Roman"/>
                <w:lang w:eastAsia="ru-RU"/>
              </w:rPr>
              <w:t>35.</w:t>
            </w:r>
            <w:r w:rsidRPr="0005491E">
              <w:rPr>
                <w:rFonts w:ascii="Times New Roman" w:hAnsi="Times New Roman"/>
                <w:lang w:eastAsia="ru-RU"/>
              </w:rPr>
              <w:t xml:space="preserve"> 17,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35.</w:t>
            </w:r>
            <w:r w:rsidRPr="0005491E">
              <w:rPr>
                <w:rFonts w:ascii="Times New Roman" w:hAnsi="Times New Roman"/>
                <w:lang w:eastAsia="ru-RU"/>
              </w:rPr>
              <w:t>23</w:t>
            </w: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rPr>
          <w:trHeight w:val="1068"/>
        </w:trPr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112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Сокращение алгеб</w:t>
            </w:r>
            <w:r>
              <w:rPr>
                <w:rFonts w:ascii="Times New Roman" w:hAnsi="Times New Roman"/>
                <w:lang w:eastAsia="ru-RU"/>
              </w:rPr>
              <w:t>раи</w:t>
            </w:r>
            <w:r w:rsidRPr="0005491E">
              <w:rPr>
                <w:rFonts w:ascii="Times New Roman" w:hAnsi="Times New Roman"/>
                <w:lang w:eastAsia="ru-RU"/>
              </w:rPr>
              <w:t>ческих дробей</w:t>
            </w:r>
          </w:p>
        </w:tc>
        <w:tc>
          <w:tcPr>
            <w:tcW w:w="139" w:type="pct"/>
            <w:vMerge/>
          </w:tcPr>
          <w:p w:rsidR="00E060E9" w:rsidRPr="0005491E" w:rsidRDefault="00E060E9" w:rsidP="001627A0">
            <w:pPr>
              <w:spacing w:after="0" w:line="240" w:lineRule="auto"/>
              <w:ind w:hanging="107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ind w:hanging="107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применения и совершенствования знаний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Понятие «алгебраическая дробь», алгоритм  сокращения алгебраических дробей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Индивидуальные карточки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35.</w:t>
            </w:r>
          </w:p>
          <w:p w:rsidR="00E060E9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35.</w:t>
            </w:r>
            <w:r w:rsidRPr="0005491E">
              <w:rPr>
                <w:rFonts w:ascii="Times New Roman" w:hAnsi="Times New Roman"/>
                <w:lang w:eastAsia="ru-RU"/>
              </w:rPr>
              <w:t xml:space="preserve">24, 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>
              <w:rPr>
                <w:rFonts w:ascii="Times New Roman" w:hAnsi="Times New Roman"/>
                <w:lang w:eastAsia="ru-RU"/>
              </w:rPr>
              <w:t>35.</w:t>
            </w:r>
            <w:r w:rsidRPr="0005491E">
              <w:rPr>
                <w:rFonts w:ascii="Times New Roman" w:hAnsi="Times New Roman"/>
                <w:lang w:eastAsia="ru-RU"/>
              </w:rPr>
              <w:t xml:space="preserve"> 38,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35.</w:t>
            </w:r>
            <w:r w:rsidRPr="0005491E">
              <w:rPr>
                <w:rFonts w:ascii="Times New Roman" w:hAnsi="Times New Roman"/>
                <w:lang w:eastAsia="ru-RU"/>
              </w:rPr>
              <w:t>29 (а, в),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</w:t>
            </w:r>
            <w:r>
              <w:rPr>
                <w:rFonts w:ascii="Times New Roman" w:hAnsi="Times New Roman"/>
                <w:lang w:eastAsia="ru-RU"/>
              </w:rPr>
              <w:t>35.</w:t>
            </w:r>
            <w:r w:rsidRPr="0005491E">
              <w:rPr>
                <w:rFonts w:ascii="Times New Roman" w:hAnsi="Times New Roman"/>
                <w:lang w:eastAsia="ru-RU"/>
              </w:rPr>
              <w:t xml:space="preserve"> 30 (а, г)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113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114</w:t>
            </w:r>
          </w:p>
        </w:tc>
        <w:tc>
          <w:tcPr>
            <w:tcW w:w="571" w:type="pct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Тождества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Подготовка к контрольной работе.</w:t>
            </w:r>
          </w:p>
        </w:tc>
        <w:tc>
          <w:tcPr>
            <w:tcW w:w="139" w:type="pct"/>
          </w:tcPr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применения и совершенствования знаний</w:t>
            </w:r>
          </w:p>
        </w:tc>
        <w:tc>
          <w:tcPr>
            <w:tcW w:w="832" w:type="pct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Понятие тождества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35EB8">
              <w:rPr>
                <w:rFonts w:ascii="Times New Roman" w:hAnsi="Times New Roman"/>
                <w:lang w:eastAsia="ru-RU"/>
              </w:rPr>
              <w:t xml:space="preserve">Систематизация знаний по темам главы </w:t>
            </w:r>
            <w:r>
              <w:rPr>
                <w:rFonts w:ascii="Times New Roman" w:hAnsi="Times New Roman"/>
                <w:lang w:eastAsia="ru-RU"/>
              </w:rPr>
              <w:t>7</w:t>
            </w:r>
            <w:r w:rsidRPr="00035EB8">
              <w:rPr>
                <w:rFonts w:ascii="Times New Roman" w:hAnsi="Times New Roman"/>
                <w:lang w:eastAsia="ru-RU"/>
              </w:rPr>
              <w:t xml:space="preserve">. Устранение пробелов в знаниях учащихся.  Подготовка </w:t>
            </w:r>
            <w:r>
              <w:rPr>
                <w:rFonts w:ascii="Times New Roman" w:hAnsi="Times New Roman"/>
                <w:lang w:eastAsia="ru-RU"/>
              </w:rPr>
              <w:t>к контрольной работе.</w:t>
            </w: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Знать: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lang w:eastAsia="ru-RU"/>
              </w:rPr>
              <w:t xml:space="preserve"> понятие тождества;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- приёмы доказательства тождеств.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 xml:space="preserve"> решать задачи по алгоритму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30 - 36.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Домашняя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контрольная работа №7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val="en-US" w:eastAsia="ru-RU"/>
              </w:rPr>
            </w:pPr>
            <w:r w:rsidRPr="0005491E">
              <w:rPr>
                <w:rFonts w:ascii="Times New Roman" w:hAnsi="Times New Roman"/>
                <w:sz w:val="24"/>
                <w:szCs w:val="24"/>
                <w:lang w:eastAsia="ru-RU"/>
              </w:rPr>
              <w:t>(вар.1)</w:t>
            </w: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rPr>
          <w:trHeight w:val="2369"/>
        </w:trPr>
        <w:tc>
          <w:tcPr>
            <w:tcW w:w="206" w:type="pct"/>
            <w:gridSpan w:val="2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115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116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</w:tcPr>
          <w:p w:rsidR="00E060E9" w:rsidRPr="00E43488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E43488">
              <w:rPr>
                <w:rFonts w:ascii="Times New Roman" w:hAnsi="Times New Roman"/>
                <w:b/>
                <w:lang w:eastAsia="ru-RU"/>
              </w:rPr>
              <w:t>Контрольная работа  № 7</w:t>
            </w:r>
            <w:r w:rsidRPr="00E43488">
              <w:rPr>
                <w:rFonts w:ascii="Times New Roman" w:hAnsi="Times New Roman"/>
                <w:b/>
                <w:bCs/>
                <w:iCs/>
                <w:lang w:eastAsia="ru-RU"/>
              </w:rPr>
              <w:t xml:space="preserve">  по теме </w:t>
            </w:r>
            <w:r w:rsidRPr="00E43488">
              <w:rPr>
                <w:rFonts w:ascii="Times New Roman" w:hAnsi="Times New Roman"/>
                <w:b/>
                <w:lang w:eastAsia="ru-RU"/>
              </w:rPr>
              <w:t>«Разложение многочленов на множители»</w:t>
            </w:r>
          </w:p>
          <w:p w:rsidR="00E060E9" w:rsidRPr="00E43488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:rsidR="00E060E9" w:rsidRPr="00E43488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E43488">
              <w:rPr>
                <w:rFonts w:ascii="Times New Roman" w:hAnsi="Times New Roman"/>
                <w:b/>
                <w:lang w:eastAsia="ru-RU"/>
              </w:rPr>
              <w:t>Анализ контрольной работы</w:t>
            </w:r>
          </w:p>
        </w:tc>
        <w:tc>
          <w:tcPr>
            <w:tcW w:w="139" w:type="pct"/>
          </w:tcPr>
          <w:p w:rsidR="00E060E9" w:rsidRPr="0005491E" w:rsidRDefault="00E060E9" w:rsidP="001627A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</w:t>
            </w:r>
          </w:p>
          <w:p w:rsidR="00E060E9" w:rsidRPr="0005491E" w:rsidRDefault="00E060E9" w:rsidP="001627A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контроля  и оценки       ЗУН</w:t>
            </w:r>
          </w:p>
          <w:p w:rsidR="00E060E9" w:rsidRPr="0005491E" w:rsidRDefault="00E060E9" w:rsidP="001627A0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учащихся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Выявление знаний и умений учащихся, степени усвоения ими материала</w:t>
            </w: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основные понятия темы;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приёмы </w:t>
            </w:r>
            <w:r w:rsidRPr="0005491E">
              <w:rPr>
                <w:rFonts w:ascii="Times New Roman" w:hAnsi="Times New Roman"/>
                <w:lang w:eastAsia="ru-RU"/>
              </w:rPr>
              <w:t>рационального выполнения задач темы, приёмы решения задач повышенного уровня сложности.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  <w:r w:rsidRPr="0005491E">
              <w:rPr>
                <w:rFonts w:ascii="Times New Roman" w:hAnsi="Times New Roman"/>
                <w:lang w:eastAsia="ru-RU"/>
              </w:rPr>
              <w:t>- решать комбинированные задачи с использованием более чем 3 алгоритмов; применять полученные знания в новой  ситуации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Контрольная работа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Задания </w:t>
            </w:r>
            <w:r>
              <w:rPr>
                <w:rFonts w:ascii="Times New Roman" w:hAnsi="Times New Roman"/>
                <w:lang w:eastAsia="ru-RU"/>
              </w:rPr>
              <w:t>нет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E060E9" w:rsidRPr="0005491E" w:rsidRDefault="00E060E9" w:rsidP="001627A0">
            <w:pPr>
              <w:spacing w:after="0" w:line="360" w:lineRule="auto"/>
              <w:ind w:firstLine="709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60E9" w:rsidRPr="00892166" w:rsidTr="00AD4BD4">
        <w:tc>
          <w:tcPr>
            <w:tcW w:w="5000" w:type="pct"/>
            <w:gridSpan w:val="16"/>
          </w:tcPr>
          <w:p w:rsidR="00E060E9" w:rsidRPr="0005491E" w:rsidRDefault="00E060E9" w:rsidP="001627A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</w:t>
            </w:r>
            <w:r w:rsidRPr="000D0BC3">
              <w:rPr>
                <w:rFonts w:ascii="Times New Roman" w:hAnsi="Times New Roman"/>
                <w:b/>
                <w:sz w:val="24"/>
                <w:szCs w:val="24"/>
                <w:highlight w:val="lightGray"/>
                <w:lang w:eastAsia="ru-RU"/>
              </w:rPr>
              <w:t xml:space="preserve">Глава 8. Функция </w:t>
            </w:r>
            <w:r w:rsidRPr="000D0BC3">
              <w:rPr>
                <w:rFonts w:ascii="Times New Roman" w:eastAsia="Times New Roman" w:hAnsi="Times New Roman"/>
                <w:b/>
                <w:position w:val="-12"/>
                <w:sz w:val="24"/>
                <w:szCs w:val="24"/>
                <w:highlight w:val="lightGray"/>
                <w:lang w:eastAsia="ru-RU"/>
              </w:rPr>
              <w:object w:dxaOrig="779" w:dyaOrig="480">
                <v:shape id="_x0000_i1027" type="#_x0000_t75" style="width:39pt;height:24pt" o:ole="">
                  <v:imagedata r:id="rId10" o:title=""/>
                </v:shape>
                <o:OLEObject Type="Embed" ProgID="Equation.3" ShapeID="_x0000_i1027" DrawAspect="Content" ObjectID="_1505221421" r:id="rId11"/>
              </w:object>
            </w:r>
            <w:r>
              <w:rPr>
                <w:rFonts w:ascii="Times New Roman" w:hAnsi="Times New Roman"/>
                <w:b/>
                <w:sz w:val="24"/>
                <w:szCs w:val="24"/>
                <w:highlight w:val="lightGray"/>
                <w:lang w:eastAsia="ru-RU"/>
              </w:rPr>
              <w:t xml:space="preserve"> (12 </w:t>
            </w:r>
            <w:r w:rsidRPr="000D0BC3">
              <w:rPr>
                <w:rFonts w:ascii="Times New Roman" w:hAnsi="Times New Roman"/>
                <w:b/>
                <w:sz w:val="24"/>
                <w:szCs w:val="24"/>
                <w:highlight w:val="lightGray"/>
                <w:lang w:eastAsia="ru-RU"/>
              </w:rPr>
              <w:t>часов)</w:t>
            </w:r>
          </w:p>
        </w:tc>
      </w:tr>
      <w:tr w:rsidR="00E060E9" w:rsidRPr="00892166" w:rsidTr="00645B4E">
        <w:trPr>
          <w:trHeight w:val="2520"/>
        </w:trPr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117</w:t>
            </w:r>
          </w:p>
        </w:tc>
        <w:tc>
          <w:tcPr>
            <w:tcW w:w="571" w:type="pct"/>
          </w:tcPr>
          <w:p w:rsidR="00E060E9" w:rsidRPr="0005491E" w:rsidRDefault="00E060E9" w:rsidP="00E43488">
            <w:pPr>
              <w:tabs>
                <w:tab w:val="left" w:pos="432"/>
                <w:tab w:val="left" w:pos="612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Функция</w:t>
            </w:r>
            <w:r w:rsidRPr="0005491E">
              <w:rPr>
                <w:rFonts w:ascii="Times New Roman" w:eastAsia="Times New Roman" w:hAnsi="Times New Roman"/>
                <w:position w:val="-12"/>
                <w:lang w:eastAsia="ru-RU"/>
              </w:rPr>
              <w:object w:dxaOrig="779" w:dyaOrig="480">
                <v:shape id="_x0000_i1028" type="#_x0000_t75" style="width:39pt;height:24pt" o:ole="">
                  <v:imagedata r:id="rId10" o:title=""/>
                </v:shape>
                <o:OLEObject Type="Embed" ProgID="Equation.3" ShapeID="_x0000_i1028" DrawAspect="Content" ObjectID="_1505221422" r:id="rId12"/>
              </w:object>
            </w:r>
            <w:r w:rsidRPr="0005491E">
              <w:rPr>
                <w:rFonts w:ascii="Times New Roman" w:hAnsi="Times New Roman"/>
                <w:lang w:eastAsia="ru-RU"/>
              </w:rPr>
              <w:t xml:space="preserve"> и ее график</w:t>
            </w:r>
          </w:p>
        </w:tc>
        <w:tc>
          <w:tcPr>
            <w:tcW w:w="139" w:type="pct"/>
            <w:vMerge w:val="restart"/>
          </w:tcPr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         изучения    нового   материала</w:t>
            </w:r>
          </w:p>
        </w:tc>
        <w:tc>
          <w:tcPr>
            <w:tcW w:w="832" w:type="pct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Введение понятий: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парабола, ветви параболы, ось симметрии параболы, вершина параболы.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Алгоритм построения графика функции </w:t>
            </w:r>
            <w:r w:rsidRPr="0005491E">
              <w:rPr>
                <w:rFonts w:ascii="Times New Roman" w:eastAsia="Times New Roman" w:hAnsi="Times New Roman"/>
                <w:position w:val="-12"/>
                <w:lang w:eastAsia="ru-RU"/>
              </w:rPr>
              <w:object w:dxaOrig="779" w:dyaOrig="480">
                <v:shape id="_x0000_i1029" type="#_x0000_t75" style="width:39pt;height:24pt" o:ole="">
                  <v:imagedata r:id="rId10" o:title=""/>
                </v:shape>
                <o:OLEObject Type="Embed" ProgID="Equation.3" ShapeID="_x0000_i1029" DrawAspect="Content" ObjectID="_1505221423" r:id="rId13"/>
              </w:object>
            </w:r>
          </w:p>
        </w:tc>
        <w:tc>
          <w:tcPr>
            <w:tcW w:w="1337" w:type="pct"/>
            <w:gridSpan w:val="4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понятия: парабола, ветви параболы, ось симметрии параболы, вершина параболы.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lang w:eastAsia="ru-RU"/>
              </w:rPr>
              <w:t xml:space="preserve"> алгоритм построения графика функции </w:t>
            </w:r>
            <w:r w:rsidRPr="0005491E">
              <w:rPr>
                <w:rFonts w:ascii="Times New Roman" w:eastAsia="Times New Roman" w:hAnsi="Times New Roman"/>
                <w:position w:val="-12"/>
                <w:lang w:eastAsia="ru-RU"/>
              </w:rPr>
              <w:object w:dxaOrig="779" w:dyaOrig="480">
                <v:shape id="_x0000_i1030" type="#_x0000_t75" style="width:39pt;height:24pt" o:ole="">
                  <v:imagedata r:id="rId10" o:title=""/>
                </v:shape>
                <o:OLEObject Type="Embed" ProgID="Equation.3" ShapeID="_x0000_i1030" DrawAspect="Content" ObjectID="_1505221424" r:id="rId14"/>
              </w:object>
            </w:r>
            <w:r w:rsidRPr="0005491E">
              <w:rPr>
                <w:rFonts w:ascii="Times New Roman" w:hAnsi="Times New Roman"/>
                <w:lang w:eastAsia="ru-RU"/>
              </w:rPr>
              <w:t>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приёмы чтения графика;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- приёмы решения уравнений и неравенств с помощью графиков.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  <w:r w:rsidRPr="0005491E">
              <w:rPr>
                <w:rFonts w:ascii="Times New Roman" w:hAnsi="Times New Roman"/>
                <w:lang w:eastAsia="ru-RU"/>
              </w:rPr>
              <w:t xml:space="preserve">находить значения функции, заданной формулой, таблицей, графиком по ее аргументу, находить значение аргумента по значению функции, заданной графиком или таблицей. Определять свойства функции по ее графику,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находить наибольшее и наименьшее значения функции у=х</w:t>
            </w:r>
            <w:r w:rsidRPr="0005491E">
              <w:rPr>
                <w:rFonts w:ascii="Times New Roman" w:hAnsi="Times New Roman"/>
                <w:color w:val="000000"/>
                <w:vertAlign w:val="superscript"/>
                <w:lang w:eastAsia="ru-RU"/>
              </w:rPr>
              <w:t xml:space="preserve">2 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на заданном отрезке, точки пересечения параболы с графиком линейной функции.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применять графические  представления при решении уравнений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37.</w:t>
            </w:r>
          </w:p>
          <w:p w:rsidR="00E060E9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37.</w:t>
            </w:r>
            <w:r w:rsidRPr="0005491E">
              <w:rPr>
                <w:rFonts w:ascii="Times New Roman" w:hAnsi="Times New Roman"/>
                <w:lang w:eastAsia="ru-RU"/>
              </w:rPr>
              <w:t xml:space="preserve">3, 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lang w:eastAsia="ru-RU"/>
              </w:rPr>
              <w:t>37.</w:t>
            </w:r>
            <w:r w:rsidRPr="0005491E">
              <w:rPr>
                <w:rFonts w:ascii="Times New Roman" w:hAnsi="Times New Roman"/>
                <w:lang w:eastAsia="ru-RU"/>
              </w:rPr>
              <w:t>5,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37.</w:t>
            </w:r>
            <w:r w:rsidRPr="0005491E"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rPr>
          <w:trHeight w:val="1770"/>
        </w:trPr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118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Функция</w:t>
            </w:r>
            <w:r w:rsidRPr="0005491E">
              <w:rPr>
                <w:rFonts w:ascii="Times New Roman" w:eastAsia="Times New Roman" w:hAnsi="Times New Roman"/>
                <w:position w:val="-12"/>
                <w:lang w:eastAsia="ru-RU"/>
              </w:rPr>
              <w:object w:dxaOrig="779" w:dyaOrig="480">
                <v:shape id="_x0000_i1031" type="#_x0000_t75" style="width:39pt;height:24pt" o:ole="">
                  <v:imagedata r:id="rId10" o:title=""/>
                </v:shape>
                <o:OLEObject Type="Embed" ProgID="Equation.3" ShapeID="_x0000_i1031" DrawAspect="Content" ObjectID="_1505221425" r:id="rId15"/>
              </w:object>
            </w:r>
            <w:r w:rsidRPr="0005491E">
              <w:rPr>
                <w:rFonts w:ascii="Times New Roman" w:hAnsi="Times New Roman"/>
                <w:lang w:eastAsia="ru-RU"/>
              </w:rPr>
              <w:t xml:space="preserve"> и ее график</w:t>
            </w:r>
          </w:p>
        </w:tc>
        <w:tc>
          <w:tcPr>
            <w:tcW w:w="139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Комбини  рованный урок</w:t>
            </w:r>
          </w:p>
        </w:tc>
        <w:tc>
          <w:tcPr>
            <w:tcW w:w="832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pct"/>
            <w:gridSpan w:val="4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опрос. Индивидуальные карточки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37.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14 (а, г)</w:t>
            </w:r>
          </w:p>
          <w:p w:rsidR="00E060E9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37.17,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lang w:eastAsia="ru-RU"/>
              </w:rPr>
              <w:t>37.</w:t>
            </w:r>
            <w:r w:rsidRPr="0005491E">
              <w:rPr>
                <w:rFonts w:ascii="Times New Roman" w:hAnsi="Times New Roman"/>
                <w:lang w:eastAsia="ru-RU"/>
              </w:rPr>
              <w:t xml:space="preserve"> 19,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39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</w:tr>
      <w:tr w:rsidR="00E060E9" w:rsidRPr="00892166" w:rsidTr="00645B4E">
        <w:trPr>
          <w:trHeight w:val="1755"/>
        </w:trPr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119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Функция</w:t>
            </w:r>
            <w:r w:rsidRPr="0005491E">
              <w:rPr>
                <w:rFonts w:ascii="Times New Roman" w:eastAsia="Times New Roman" w:hAnsi="Times New Roman"/>
                <w:position w:val="-12"/>
                <w:lang w:eastAsia="ru-RU"/>
              </w:rPr>
              <w:object w:dxaOrig="779" w:dyaOrig="480">
                <v:shape id="_x0000_i1032" type="#_x0000_t75" style="width:39pt;height:24pt" o:ole="">
                  <v:imagedata r:id="rId10" o:title=""/>
                </v:shape>
                <o:OLEObject Type="Embed" ProgID="Equation.3" ShapeID="_x0000_i1032" DrawAspect="Content" ObjectID="_1505221426" r:id="rId16"/>
              </w:object>
            </w:r>
            <w:r w:rsidRPr="0005491E">
              <w:rPr>
                <w:rFonts w:ascii="Times New Roman" w:hAnsi="Times New Roman"/>
                <w:lang w:eastAsia="ru-RU"/>
              </w:rPr>
              <w:t xml:space="preserve"> и ее график</w:t>
            </w:r>
          </w:p>
        </w:tc>
        <w:tc>
          <w:tcPr>
            <w:tcW w:w="139" w:type="pct"/>
            <w:vMerge w:val="restart"/>
          </w:tcPr>
          <w:p w:rsidR="00E060E9" w:rsidRPr="0005491E" w:rsidRDefault="00E060E9" w:rsidP="001627A0">
            <w:pPr>
              <w:spacing w:after="0" w:line="240" w:lineRule="auto"/>
              <w:ind w:hanging="107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 2</w:t>
            </w: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ind w:hanging="107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Урок применения и</w:t>
            </w:r>
          </w:p>
          <w:p w:rsidR="00E060E9" w:rsidRPr="0005491E" w:rsidRDefault="00E060E9" w:rsidP="001627A0">
            <w:pPr>
              <w:spacing w:after="0" w:line="240" w:lineRule="auto"/>
              <w:ind w:hanging="107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совершен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ствования знаний  </w:t>
            </w:r>
          </w:p>
        </w:tc>
        <w:tc>
          <w:tcPr>
            <w:tcW w:w="832" w:type="pct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Закрепление понятий: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парабола, ветви параболы, ось симметрии параболы, вершина параболы.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Алгоритм построения графика функции </w:t>
            </w:r>
            <w:r w:rsidRPr="0005491E">
              <w:rPr>
                <w:rFonts w:ascii="Times New Roman" w:eastAsia="Times New Roman" w:hAnsi="Times New Roman"/>
                <w:position w:val="-12"/>
                <w:lang w:eastAsia="ru-RU"/>
              </w:rPr>
              <w:object w:dxaOrig="779" w:dyaOrig="480">
                <v:shape id="_x0000_i1033" type="#_x0000_t75" style="width:39pt;height:24pt" o:ole="">
                  <v:imagedata r:id="rId10" o:title=""/>
                </v:shape>
                <o:OLEObject Type="Embed" ProgID="Equation.3" ShapeID="_x0000_i1033" DrawAspect="Content" ObjectID="_1505221427" r:id="rId17"/>
              </w:object>
            </w:r>
          </w:p>
        </w:tc>
        <w:tc>
          <w:tcPr>
            <w:tcW w:w="1337" w:type="pct"/>
            <w:gridSpan w:val="4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понятия: парабола, ветви параболы, ось симметрии параболы, вершина параболы.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lang w:eastAsia="ru-RU"/>
              </w:rPr>
              <w:t xml:space="preserve"> алгоритм построения графика функции </w:t>
            </w:r>
            <w:r w:rsidRPr="0005491E">
              <w:rPr>
                <w:rFonts w:ascii="Times New Roman" w:eastAsia="Times New Roman" w:hAnsi="Times New Roman"/>
                <w:position w:val="-12"/>
                <w:lang w:eastAsia="ru-RU"/>
              </w:rPr>
              <w:object w:dxaOrig="779" w:dyaOrig="480">
                <v:shape id="_x0000_i1034" type="#_x0000_t75" style="width:39pt;height:24pt" o:ole="">
                  <v:imagedata r:id="rId10" o:title=""/>
                </v:shape>
                <o:OLEObject Type="Embed" ProgID="Equation.3" ShapeID="_x0000_i1034" DrawAspect="Content" ObjectID="_1505221428" r:id="rId18"/>
              </w:object>
            </w:r>
            <w:r w:rsidRPr="0005491E">
              <w:rPr>
                <w:rFonts w:ascii="Times New Roman" w:hAnsi="Times New Roman"/>
                <w:lang w:eastAsia="ru-RU"/>
              </w:rPr>
              <w:t>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приёмы чтения графика;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- приёмы решения уравнений и неравенств с помощью графиков.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переводить информацию из одной знаковой системы в другую; проводить исследование несложных ситуаций, обобщать, описывать и представлять результаты работы по плану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Сам.</w:t>
            </w:r>
          </w:p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работа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41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37.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37.</w:t>
            </w:r>
            <w:r w:rsidRPr="0005491E">
              <w:rPr>
                <w:rFonts w:ascii="Times New Roman" w:hAnsi="Times New Roman"/>
                <w:lang w:eastAsia="ru-RU"/>
              </w:rPr>
              <w:t xml:space="preserve">27, </w:t>
            </w:r>
          </w:p>
          <w:p w:rsidR="00E060E9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37.</w:t>
            </w:r>
            <w:r w:rsidRPr="0005491E">
              <w:rPr>
                <w:rFonts w:ascii="Times New Roman" w:hAnsi="Times New Roman"/>
                <w:lang w:eastAsia="ru-RU"/>
              </w:rPr>
              <w:t xml:space="preserve">31, 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</w:t>
            </w:r>
            <w:r>
              <w:rPr>
                <w:rFonts w:ascii="Times New Roman" w:hAnsi="Times New Roman"/>
                <w:lang w:eastAsia="ru-RU"/>
              </w:rPr>
              <w:t>37.</w:t>
            </w:r>
            <w:r w:rsidRPr="0005491E">
              <w:rPr>
                <w:rFonts w:ascii="Times New Roman" w:hAnsi="Times New Roman"/>
                <w:lang w:eastAsia="ru-RU"/>
              </w:rPr>
              <w:t xml:space="preserve"> 44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lang w:eastAsia="ru-RU"/>
              </w:rPr>
              <w:t>37.</w:t>
            </w:r>
            <w:r w:rsidRPr="0005491E">
              <w:rPr>
                <w:rFonts w:ascii="Times New Roman" w:hAnsi="Times New Roman"/>
                <w:lang w:eastAsia="ru-RU"/>
              </w:rPr>
              <w:t>54*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E060E9" w:rsidRPr="00B04D3F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060E9" w:rsidRPr="00892166" w:rsidTr="00645B4E">
        <w:trPr>
          <w:trHeight w:val="1755"/>
        </w:trPr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120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Функция</w:t>
            </w:r>
            <w:r w:rsidRPr="0005491E">
              <w:rPr>
                <w:rFonts w:ascii="Times New Roman" w:eastAsia="Times New Roman" w:hAnsi="Times New Roman"/>
                <w:position w:val="-12"/>
                <w:lang w:eastAsia="ru-RU"/>
              </w:rPr>
              <w:object w:dxaOrig="779" w:dyaOrig="480">
                <v:shape id="_x0000_i1035" type="#_x0000_t75" style="width:39pt;height:24pt" o:ole="">
                  <v:imagedata r:id="rId10" o:title=""/>
                </v:shape>
                <o:OLEObject Type="Embed" ProgID="Equation.3" ShapeID="_x0000_i1035" DrawAspect="Content" ObjectID="_1505221429" r:id="rId19"/>
              </w:object>
            </w:r>
            <w:r w:rsidRPr="0005491E">
              <w:rPr>
                <w:rFonts w:ascii="Times New Roman" w:hAnsi="Times New Roman"/>
                <w:lang w:eastAsia="ru-RU"/>
              </w:rPr>
              <w:t xml:space="preserve"> и ее график</w:t>
            </w:r>
          </w:p>
        </w:tc>
        <w:tc>
          <w:tcPr>
            <w:tcW w:w="139" w:type="pct"/>
            <w:vMerge/>
          </w:tcPr>
          <w:p w:rsidR="00E060E9" w:rsidRPr="0005491E" w:rsidRDefault="00E060E9" w:rsidP="001627A0">
            <w:pPr>
              <w:spacing w:after="0" w:line="240" w:lineRule="auto"/>
              <w:ind w:hanging="107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ind w:hanging="107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Урок применения и</w:t>
            </w:r>
          </w:p>
          <w:p w:rsidR="00E060E9" w:rsidRPr="0005491E" w:rsidRDefault="00E060E9" w:rsidP="001627A0">
            <w:pPr>
              <w:spacing w:after="0" w:line="240" w:lineRule="auto"/>
              <w:ind w:hanging="107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совершен</w:t>
            </w:r>
          </w:p>
          <w:p w:rsidR="00E060E9" w:rsidRPr="0005491E" w:rsidRDefault="00E060E9" w:rsidP="001627A0">
            <w:pPr>
              <w:spacing w:after="0" w:line="240" w:lineRule="auto"/>
              <w:ind w:hanging="107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ствования знаний</w:t>
            </w:r>
          </w:p>
        </w:tc>
        <w:tc>
          <w:tcPr>
            <w:tcW w:w="832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pct"/>
            <w:gridSpan w:val="4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Индивидуальные карточки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37.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36, 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49 (а, г), 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50 (в, г)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55*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E060E9" w:rsidRPr="00B04D3F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121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Графическое решение уравнений</w:t>
            </w:r>
          </w:p>
        </w:tc>
        <w:tc>
          <w:tcPr>
            <w:tcW w:w="139" w:type="pct"/>
            <w:vMerge w:val="restart"/>
          </w:tcPr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Комбини</w:t>
            </w:r>
          </w:p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рованный урок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Алгоритм  графического решения уравнений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lang w:eastAsia="ru-RU"/>
              </w:rPr>
              <w:t xml:space="preserve"> алгоритм  графического решения уравнений;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способы распознавания уравнений, имеющих конечное количество решений, множество решений, не имеющих решения.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 xml:space="preserve"> решать комбинированные задачи с использованием более чем 3 алгоритмов, применять полученные знания в новой ситуации,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переводить информацию из одной знаковой системы в другую; </w:t>
            </w:r>
            <w:r w:rsidRPr="0005491E">
              <w:rPr>
                <w:rFonts w:ascii="Times New Roman" w:hAnsi="Times New Roman"/>
                <w:lang w:eastAsia="ru-RU"/>
              </w:rPr>
              <w:t xml:space="preserve"> составлять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математическую  модель ситуации,  проводить исследование несложных ситуаций, обобщать, описывать и представлять результаты работы по плану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38.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2 (б, г), 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4 (б, в),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 № 5 (б, в)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8*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E060E9" w:rsidRPr="00B04D3F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060E9" w:rsidRPr="00892166" w:rsidTr="00645B4E">
        <w:trPr>
          <w:trHeight w:val="1133"/>
        </w:trPr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122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Графическое решение уравнений</w:t>
            </w:r>
          </w:p>
        </w:tc>
        <w:tc>
          <w:tcPr>
            <w:tcW w:w="139" w:type="pct"/>
            <w:vMerge/>
          </w:tcPr>
          <w:p w:rsidR="00E060E9" w:rsidRPr="0005491E" w:rsidRDefault="00E060E9" w:rsidP="001627A0">
            <w:pPr>
              <w:spacing w:after="0" w:line="240" w:lineRule="auto"/>
              <w:ind w:hanging="107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ind w:hanging="107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Урок применения и</w:t>
            </w:r>
          </w:p>
          <w:p w:rsidR="00E060E9" w:rsidRPr="0005491E" w:rsidRDefault="00E060E9" w:rsidP="001627A0">
            <w:pPr>
              <w:spacing w:after="0" w:line="240" w:lineRule="auto"/>
              <w:ind w:hanging="107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совершен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ствования знаний  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Алгоритм  графического решения уравнений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Тест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38.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11 (б, г), 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12,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14 (б, в)*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E060E9" w:rsidRPr="00B04D3F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123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Что означает в математике запись у = </w:t>
            </w:r>
            <w:r w:rsidRPr="0005491E">
              <w:rPr>
                <w:rFonts w:ascii="Times New Roman" w:hAnsi="Times New Roman"/>
                <w:lang w:val="en-US" w:eastAsia="ru-RU"/>
              </w:rPr>
              <w:t>f</w:t>
            </w:r>
            <w:r w:rsidRPr="0005491E">
              <w:rPr>
                <w:rFonts w:ascii="Times New Roman" w:hAnsi="Times New Roman"/>
                <w:lang w:eastAsia="ru-RU"/>
              </w:rPr>
              <w:t>(х).</w:t>
            </w:r>
          </w:p>
        </w:tc>
        <w:tc>
          <w:tcPr>
            <w:tcW w:w="139" w:type="pct"/>
            <w:vMerge w:val="restart"/>
          </w:tcPr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Комбинированный урок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Понятия: тождество, кусочная функция, чтение графика, область определения функции, непрерывная функция, точка разрыва</w:t>
            </w: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Знать: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lang w:eastAsia="ru-RU"/>
              </w:rPr>
              <w:t xml:space="preserve"> понятия: тождество, кусочная функция, чтение графика, область определения функции, непрерывная функция, точка разрыва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 xml:space="preserve"> решать задачи по алгоритму,  решать задачи с использованием 2-3 алгоритмов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38.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13, 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15(б, в)*,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16 (б, в)*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E060E9" w:rsidRPr="0040148C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124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Что означает в математике запись у = </w:t>
            </w:r>
            <w:r w:rsidRPr="0005491E">
              <w:rPr>
                <w:rFonts w:ascii="Times New Roman" w:hAnsi="Times New Roman"/>
                <w:lang w:val="en-US" w:eastAsia="ru-RU"/>
              </w:rPr>
              <w:t>f</w:t>
            </w:r>
            <w:r w:rsidRPr="0005491E">
              <w:rPr>
                <w:rFonts w:ascii="Times New Roman" w:hAnsi="Times New Roman"/>
                <w:lang w:eastAsia="ru-RU"/>
              </w:rPr>
              <w:t>(х).</w:t>
            </w:r>
          </w:p>
        </w:tc>
        <w:tc>
          <w:tcPr>
            <w:tcW w:w="139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Урок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обобщения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и систематизации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знаний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Понятия: кусочная функция, чтение графика, область определения функции, непрерывная функция, точка разрыва.  График кусочной функции, чтение графика</w:t>
            </w: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Знать: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lang w:eastAsia="ru-RU"/>
              </w:rPr>
              <w:t xml:space="preserve"> понятия: кусочная функция, чтение графика, область определения функции, непрерывная функция, точка разрыва;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приемы графического решения уравнений.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lang w:eastAsia="ru-RU"/>
              </w:rPr>
              <w:t>решать задачи по алгоритму,  решать задачи с использованием 2-3 алгоритмов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Индивидуальные карточки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39.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32, № 34,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40, №45*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E060E9" w:rsidRPr="0040148C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060E9" w:rsidRPr="00892166" w:rsidTr="00645B4E">
        <w:trPr>
          <w:trHeight w:val="1770"/>
        </w:trPr>
        <w:tc>
          <w:tcPr>
            <w:tcW w:w="206" w:type="pct"/>
            <w:gridSpan w:val="2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125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Решение задач.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9" w:type="pct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повторения и обобщения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Систематизация знаний по темам главы 8. Устранение пробелов в знаниях учащихся.  Подготовка к контрольной работе</w:t>
            </w:r>
          </w:p>
        </w:tc>
        <w:tc>
          <w:tcPr>
            <w:tcW w:w="1337" w:type="pct"/>
            <w:gridSpan w:val="4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основные понятия темы: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приёмы </w:t>
            </w:r>
            <w:r w:rsidRPr="0005491E">
              <w:rPr>
                <w:rFonts w:ascii="Times New Roman" w:hAnsi="Times New Roman"/>
                <w:lang w:eastAsia="ru-RU"/>
              </w:rPr>
              <w:t>рационального выполнения задач темы, приёмы решения задач повышенного уровня сложности.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решать задачи по алгоритму;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комбинированные задачи с использованием более чем 3 алгоритмов; применять полученные знания в новой ситуации; использовать приёмы рационального решения задач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37 - 39.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Домашняя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контрольная работа № 8 (вар.1)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E060E9" w:rsidRPr="0040148C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060E9" w:rsidRPr="00892166" w:rsidTr="00645B4E">
        <w:trPr>
          <w:trHeight w:val="1005"/>
        </w:trPr>
        <w:tc>
          <w:tcPr>
            <w:tcW w:w="206" w:type="pct"/>
            <w:gridSpan w:val="2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126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2C5E22">
              <w:rPr>
                <w:rFonts w:ascii="Times New Roman" w:hAnsi="Times New Roman"/>
                <w:lang w:eastAsia="ru-RU"/>
              </w:rPr>
              <w:t xml:space="preserve"> Подготовка к конт</w:t>
            </w:r>
            <w:r>
              <w:rPr>
                <w:rFonts w:ascii="Times New Roman" w:hAnsi="Times New Roman"/>
                <w:lang w:eastAsia="ru-RU"/>
              </w:rPr>
              <w:t>роль</w:t>
            </w:r>
            <w:r w:rsidRPr="002C5E22">
              <w:rPr>
                <w:rFonts w:ascii="Times New Roman" w:hAnsi="Times New Roman"/>
                <w:lang w:eastAsia="ru-RU"/>
              </w:rPr>
              <w:t>ной работе</w:t>
            </w:r>
          </w:p>
        </w:tc>
        <w:tc>
          <w:tcPr>
            <w:tcW w:w="139" w:type="pct"/>
            <w:vMerge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C5E22">
              <w:rPr>
                <w:rFonts w:ascii="Times New Roman" w:hAnsi="Times New Roman"/>
                <w:lang w:eastAsia="ru-RU"/>
              </w:rPr>
              <w:t>Урок повторения и обобщения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E060E9" w:rsidRPr="0040148C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127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128</w:t>
            </w:r>
          </w:p>
        </w:tc>
        <w:tc>
          <w:tcPr>
            <w:tcW w:w="571" w:type="pct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Контрольная работа  </w:t>
            </w:r>
            <w:r>
              <w:rPr>
                <w:rFonts w:ascii="Times New Roman" w:hAnsi="Times New Roman"/>
                <w:b/>
                <w:lang w:eastAsia="ru-RU"/>
              </w:rPr>
              <w:t>№ 8</w:t>
            </w:r>
            <w:r w:rsidRPr="0005491E">
              <w:rPr>
                <w:rFonts w:ascii="Times New Roman" w:hAnsi="Times New Roman"/>
                <w:b/>
                <w:bCs/>
                <w:iCs/>
                <w:lang w:eastAsia="ru-RU"/>
              </w:rPr>
              <w:t xml:space="preserve"> по теме </w:t>
            </w:r>
            <w:r>
              <w:rPr>
                <w:rFonts w:ascii="Times New Roman" w:hAnsi="Times New Roman"/>
                <w:b/>
                <w:lang w:eastAsia="ru-RU"/>
              </w:rPr>
              <w:t xml:space="preserve"> «</w:t>
            </w:r>
            <w:r w:rsidRPr="0005491E">
              <w:rPr>
                <w:rFonts w:ascii="Times New Roman" w:hAnsi="Times New Roman"/>
                <w:b/>
                <w:lang w:eastAsia="ru-RU"/>
              </w:rPr>
              <w:t xml:space="preserve">Функция </w:t>
            </w:r>
            <w:r w:rsidRPr="0005491E">
              <w:rPr>
                <w:rFonts w:ascii="Times New Roman" w:eastAsia="Times New Roman" w:hAnsi="Times New Roman"/>
                <w:b/>
                <w:position w:val="-12"/>
                <w:lang w:eastAsia="ru-RU"/>
              </w:rPr>
              <w:object w:dxaOrig="779" w:dyaOrig="480">
                <v:shape id="_x0000_i1036" type="#_x0000_t75" style="width:54pt;height:21pt" o:ole="">
                  <v:imagedata r:id="rId10" o:title=""/>
                </v:shape>
                <o:OLEObject Type="Embed" ProgID="Equation.3" ShapeID="_x0000_i1036" DrawAspect="Content" ObjectID="_1505221430" r:id="rId20"/>
              </w:object>
            </w:r>
            <w:r w:rsidRPr="0005491E">
              <w:rPr>
                <w:rFonts w:ascii="Times New Roman" w:hAnsi="Times New Roman"/>
                <w:b/>
                <w:lang w:eastAsia="ru-RU"/>
              </w:rPr>
              <w:t>»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Анализ контрольной работы.</w:t>
            </w:r>
          </w:p>
        </w:tc>
        <w:tc>
          <w:tcPr>
            <w:tcW w:w="139" w:type="pct"/>
          </w:tcPr>
          <w:p w:rsidR="00E060E9" w:rsidRPr="0005491E" w:rsidRDefault="00E060E9" w:rsidP="001627A0">
            <w:pPr>
              <w:spacing w:after="0" w:line="240" w:lineRule="auto"/>
              <w:ind w:left="-109" w:hanging="109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ind w:left="-109" w:hanging="109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 контроля  и оценки       ЗУН учащихся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Выявление знаний и умений учащихся, степени усвоения ими материала</w:t>
            </w:r>
          </w:p>
        </w:tc>
        <w:tc>
          <w:tcPr>
            <w:tcW w:w="1337" w:type="pct"/>
            <w:gridSpan w:val="4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Контрольная работа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Задания повышенной трудности из сборника (для желающих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уч-ся)</w:t>
            </w:r>
          </w:p>
        </w:tc>
        <w:tc>
          <w:tcPr>
            <w:tcW w:w="369" w:type="pct"/>
            <w:gridSpan w:val="2"/>
          </w:tcPr>
          <w:p w:rsidR="00E060E9" w:rsidRPr="0040148C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060E9" w:rsidRPr="00892166" w:rsidTr="00B91A47">
        <w:trPr>
          <w:trHeight w:val="433"/>
        </w:trPr>
        <w:tc>
          <w:tcPr>
            <w:tcW w:w="5000" w:type="pct"/>
            <w:gridSpan w:val="16"/>
            <w:vAlign w:val="center"/>
          </w:tcPr>
          <w:p w:rsidR="00E060E9" w:rsidRPr="00B91A47" w:rsidRDefault="00E060E9" w:rsidP="00B91A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91A47">
              <w:rPr>
                <w:rFonts w:ascii="Times New Roman" w:hAnsi="Times New Roman"/>
                <w:b/>
                <w:sz w:val="24"/>
                <w:szCs w:val="24"/>
                <w:highlight w:val="lightGray"/>
                <w:lang w:eastAsia="ru-RU"/>
              </w:rPr>
              <w:t>Глава 10. Итоговое повторение</w:t>
            </w:r>
            <w:r w:rsidRPr="00B91A47">
              <w:rPr>
                <w:rFonts w:ascii="Times New Roman" w:hAnsi="Times New Roman"/>
                <w:b/>
                <w:sz w:val="24"/>
                <w:szCs w:val="24"/>
                <w:highlight w:val="lightGray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highlight w:val="lightGray"/>
                <w:lang w:eastAsia="ru-RU"/>
              </w:rPr>
              <w:t>(8</w:t>
            </w:r>
            <w:r w:rsidRPr="00B91A47">
              <w:rPr>
                <w:rFonts w:ascii="Times New Roman" w:hAnsi="Times New Roman"/>
                <w:b/>
                <w:sz w:val="24"/>
                <w:szCs w:val="24"/>
                <w:highlight w:val="lightGray"/>
                <w:lang w:eastAsia="ru-RU"/>
              </w:rPr>
              <w:t xml:space="preserve"> часов)</w:t>
            </w:r>
          </w:p>
        </w:tc>
      </w:tr>
      <w:tr w:rsidR="00E060E9" w:rsidRPr="00892166" w:rsidTr="00645B4E">
        <w:trPr>
          <w:trHeight w:val="1548"/>
        </w:trPr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129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Степень с натураль</w:t>
            </w:r>
            <w:r>
              <w:rPr>
                <w:rFonts w:ascii="Times New Roman" w:hAnsi="Times New Roman"/>
                <w:lang w:eastAsia="ru-RU"/>
              </w:rPr>
              <w:t>-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ным показателем и её свойства</w:t>
            </w:r>
          </w:p>
        </w:tc>
        <w:tc>
          <w:tcPr>
            <w:tcW w:w="139" w:type="pct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Урок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обобщения 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и система</w:t>
            </w:r>
            <w:r>
              <w:rPr>
                <w:rFonts w:ascii="Times New Roman" w:hAnsi="Times New Roman"/>
                <w:lang w:eastAsia="ru-RU"/>
              </w:rPr>
              <w:t>-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тизации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знаний</w:t>
            </w:r>
          </w:p>
        </w:tc>
        <w:tc>
          <w:tcPr>
            <w:tcW w:w="832" w:type="pct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Систематизация знаний по теме: «Степень с натуральным показателем и её свойства».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Устранение пробелов в знаниях учащихся.  Подготовка к итоговой контрольной работе</w:t>
            </w:r>
          </w:p>
        </w:tc>
        <w:tc>
          <w:tcPr>
            <w:tcW w:w="1337" w:type="pct"/>
            <w:gridSpan w:val="4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основные понятия темы: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приёмы </w:t>
            </w:r>
            <w:r w:rsidRPr="0005491E">
              <w:rPr>
                <w:rFonts w:ascii="Times New Roman" w:hAnsi="Times New Roman"/>
                <w:lang w:eastAsia="ru-RU"/>
              </w:rPr>
              <w:t>рационального выполнения задач темы, приёмы решения задач повышенного уровня сложности.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решать задачи по алгоритму;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решать комбинированные задачи с использованием более чем 3 алгоритмов; использовать приёмы рационального решения задач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15 – 19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Домашняя        контрольная работа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 № 4 (вар.2);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Тест № 2,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 вар. 4</w:t>
            </w:r>
          </w:p>
        </w:tc>
        <w:tc>
          <w:tcPr>
            <w:tcW w:w="369" w:type="pct"/>
            <w:gridSpan w:val="2"/>
          </w:tcPr>
          <w:p w:rsidR="00E060E9" w:rsidRPr="0040148C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060E9" w:rsidRPr="00892166" w:rsidTr="00645B4E">
        <w:trPr>
          <w:trHeight w:val="1605"/>
        </w:trPr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130</w:t>
            </w:r>
          </w:p>
        </w:tc>
        <w:tc>
          <w:tcPr>
            <w:tcW w:w="571" w:type="pct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Степень с натураль</w:t>
            </w:r>
            <w:r>
              <w:rPr>
                <w:rFonts w:ascii="Times New Roman" w:hAnsi="Times New Roman"/>
                <w:lang w:eastAsia="ru-RU"/>
              </w:rPr>
              <w:t>-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ным показателем и её свойства</w:t>
            </w:r>
          </w:p>
        </w:tc>
        <w:tc>
          <w:tcPr>
            <w:tcW w:w="139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Урок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обобщения 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и система</w:t>
            </w:r>
            <w:r>
              <w:rPr>
                <w:rFonts w:ascii="Times New Roman" w:hAnsi="Times New Roman"/>
                <w:lang w:eastAsia="ru-RU"/>
              </w:rPr>
              <w:t>-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тизации 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знаний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2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Сам. работа</w:t>
            </w:r>
          </w:p>
          <w:p w:rsidR="00E060E9" w:rsidRPr="0005491E" w:rsidRDefault="00E060E9" w:rsidP="001627A0">
            <w:pPr>
              <w:spacing w:after="0" w:line="240" w:lineRule="auto"/>
              <w:ind w:left="-105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№20 и </w:t>
            </w:r>
          </w:p>
          <w:p w:rsidR="00E060E9" w:rsidRPr="0005491E" w:rsidRDefault="00E060E9" w:rsidP="001627A0">
            <w:pPr>
              <w:spacing w:after="0" w:line="240" w:lineRule="auto"/>
              <w:ind w:left="-105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№ 21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15 – 19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Тест № 2,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 вар. 4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E060E9" w:rsidRPr="0015045F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060E9" w:rsidRPr="00892166" w:rsidTr="00645B4E">
        <w:trPr>
          <w:trHeight w:val="556"/>
        </w:trPr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131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1" w:type="pct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Одночлены и много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члены</w:t>
            </w:r>
          </w:p>
        </w:tc>
        <w:tc>
          <w:tcPr>
            <w:tcW w:w="13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Урок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обобщения </w:t>
            </w:r>
          </w:p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и система</w:t>
            </w:r>
            <w:r>
              <w:rPr>
                <w:rFonts w:ascii="Times New Roman" w:hAnsi="Times New Roman"/>
                <w:lang w:eastAsia="ru-RU"/>
              </w:rPr>
              <w:t>-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тизации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знаний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Систематизация знаний по темам: «Одночлены» и  «Многочлены».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Устранение пробелов в знаниях учащихся.  Подготовка к итоговой контрольной работе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основные понятия темы; алгоритмы основных операций над </w:t>
            </w:r>
            <w:r w:rsidRPr="0005491E">
              <w:rPr>
                <w:rFonts w:ascii="Times New Roman" w:hAnsi="Times New Roman"/>
                <w:lang w:eastAsia="ru-RU"/>
              </w:rPr>
              <w:t>одночленами и многочленами;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приёмы </w:t>
            </w:r>
            <w:r w:rsidRPr="0005491E">
              <w:rPr>
                <w:rFonts w:ascii="Times New Roman" w:hAnsi="Times New Roman"/>
                <w:lang w:eastAsia="ru-RU"/>
              </w:rPr>
              <w:t>рационального выполнения действий с одночленами и многочленами.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Решать комбинированные задачи с использованием более чем 3 алгоритмов; использовать приёмы рационального решения задач; приводить для иллюстрации изученных положений самостоятельно подобранные примеры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20 – 29.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Домашняя       контрольная работа № 5 (вар.2)</w:t>
            </w:r>
          </w:p>
        </w:tc>
        <w:tc>
          <w:tcPr>
            <w:tcW w:w="369" w:type="pct"/>
            <w:gridSpan w:val="2"/>
          </w:tcPr>
          <w:p w:rsidR="00E060E9" w:rsidRPr="0015045F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060E9" w:rsidRPr="00892166" w:rsidTr="00645B4E">
        <w:trPr>
          <w:trHeight w:val="1484"/>
        </w:trPr>
        <w:tc>
          <w:tcPr>
            <w:tcW w:w="206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132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Функции и графики функций</w:t>
            </w:r>
          </w:p>
        </w:tc>
        <w:tc>
          <w:tcPr>
            <w:tcW w:w="139" w:type="pct"/>
          </w:tcPr>
          <w:p w:rsidR="00E060E9" w:rsidRPr="00B91A47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Урок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обобщения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и систематизации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знаний</w:t>
            </w:r>
          </w:p>
        </w:tc>
        <w:tc>
          <w:tcPr>
            <w:tcW w:w="832" w:type="pct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Систематизация знаний по темам: «Линейная функция» и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«Функция</w:t>
            </w:r>
            <w:r w:rsidRPr="0005491E">
              <w:rPr>
                <w:rFonts w:ascii="Times New Roman" w:eastAsia="Times New Roman" w:hAnsi="Times New Roman"/>
                <w:position w:val="-12"/>
                <w:lang w:eastAsia="ru-RU"/>
              </w:rPr>
              <w:object w:dxaOrig="779" w:dyaOrig="480">
                <v:shape id="_x0000_i1037" type="#_x0000_t75" style="width:36.75pt;height:21pt" o:ole="">
                  <v:imagedata r:id="rId10" o:title=""/>
                </v:shape>
                <o:OLEObject Type="Embed" ProgID="Equation.3" ShapeID="_x0000_i1037" DrawAspect="Content" ObjectID="_1505221431" r:id="rId21"/>
              </w:object>
            </w:r>
            <w:r w:rsidRPr="0005491E">
              <w:rPr>
                <w:rFonts w:ascii="Times New Roman" w:hAnsi="Times New Roman"/>
                <w:lang w:eastAsia="ru-RU"/>
              </w:rPr>
              <w:t>»</w:t>
            </w:r>
          </w:p>
        </w:tc>
        <w:tc>
          <w:tcPr>
            <w:tcW w:w="1337" w:type="pct"/>
            <w:gridSpan w:val="4"/>
          </w:tcPr>
          <w:p w:rsidR="00E060E9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основные понятия темы; алгоритмы построения и чтения графиков:</w:t>
            </w:r>
          </w:p>
          <w:p w:rsidR="00E060E9" w:rsidRPr="00B91A47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приёмы использования графиков для решения уравнений, систем уравнений, неравенств.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-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переводить информацию из одной знаковой системы в другую;</w:t>
            </w:r>
            <w:r w:rsidRPr="0005491E">
              <w:rPr>
                <w:rFonts w:ascii="Times New Roman" w:hAnsi="Times New Roman"/>
                <w:lang w:eastAsia="ru-RU"/>
              </w:rPr>
              <w:t xml:space="preserve"> приводить для иллюстрации изученных положений самостоятельно подобранные примеры;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владеть навыками совместной деятельности, распределять работу в группе, оценивать работу участников группы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Тест № 10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(сборник)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§  6-10, </w:t>
            </w:r>
          </w:p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§ 37- 39.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Домашняя        контрольная работа № 2 (вар.2</w:t>
            </w:r>
          </w:p>
        </w:tc>
        <w:tc>
          <w:tcPr>
            <w:tcW w:w="369" w:type="pct"/>
            <w:gridSpan w:val="2"/>
          </w:tcPr>
          <w:p w:rsidR="00E060E9" w:rsidRPr="0015045F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060E9" w:rsidRPr="00892166" w:rsidTr="00645B4E">
        <w:trPr>
          <w:trHeight w:val="1702"/>
        </w:trPr>
        <w:tc>
          <w:tcPr>
            <w:tcW w:w="206" w:type="pct"/>
            <w:gridSpan w:val="2"/>
          </w:tcPr>
          <w:p w:rsidR="00E060E9" w:rsidRPr="0032591A" w:rsidRDefault="00E060E9" w:rsidP="001627A0">
            <w:pPr>
              <w:spacing w:after="0" w:line="240" w:lineRule="auto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  <w:r>
              <w:rPr>
                <w:rFonts w:ascii="Times New Roman" w:hAnsi="Times New Roman"/>
                <w:lang w:val="en-US" w:eastAsia="ru-RU"/>
              </w:rPr>
              <w:t>3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Системы двух линейных уравнений с двумя переменными</w:t>
            </w:r>
          </w:p>
        </w:tc>
        <w:tc>
          <w:tcPr>
            <w:tcW w:w="139" w:type="pct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417" w:type="pct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Урок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обобщения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и систематизации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знаний</w:t>
            </w:r>
          </w:p>
        </w:tc>
        <w:tc>
          <w:tcPr>
            <w:tcW w:w="832" w:type="pct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Систематизация знаний</w:t>
            </w:r>
          </w:p>
          <w:p w:rsidR="00E060E9" w:rsidRPr="0005491E" w:rsidRDefault="00E060E9" w:rsidP="001627A0">
            <w:pPr>
              <w:spacing w:after="0" w:line="240" w:lineRule="auto"/>
              <w:ind w:hanging="106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по теме: «Системы двух   линейных уравнений с двумя переменными».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Устранение пробелов в знаниях учащихся.  Подготовка к итоговой контрольной работе</w:t>
            </w:r>
          </w:p>
        </w:tc>
        <w:tc>
          <w:tcPr>
            <w:tcW w:w="1337" w:type="pct"/>
            <w:gridSpan w:val="4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Знать: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алгоритмы решения системы  двух линейных уравнений с двумя переменными  методом алгебраического сложения и методом подстановки;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приёмы рационального решения  систем</w:t>
            </w:r>
            <w:r w:rsidRPr="0005491E">
              <w:rPr>
                <w:rFonts w:ascii="Times New Roman" w:hAnsi="Times New Roman"/>
                <w:lang w:eastAsia="ru-RU"/>
              </w:rPr>
              <w:t xml:space="preserve"> двух линейных уравнений с двумя переменными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b/>
                <w:lang w:eastAsia="ru-RU"/>
              </w:rPr>
              <w:t>Уметь: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</w:t>
            </w:r>
            <w:r w:rsidRPr="0005491E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05491E">
              <w:rPr>
                <w:rFonts w:ascii="Times New Roman" w:hAnsi="Times New Roman"/>
                <w:lang w:eastAsia="ru-RU"/>
              </w:rPr>
              <w:t>решать комбинированные задачи с использованием 2-3 и более  алгоритмов, использовать приёмы рационального решения задач; распределять работу в группе, оценивать работу участников группы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Стр. 196.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№ 89, № 90,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№ 91</w:t>
            </w:r>
          </w:p>
        </w:tc>
        <w:tc>
          <w:tcPr>
            <w:tcW w:w="369" w:type="pct"/>
            <w:gridSpan w:val="2"/>
          </w:tcPr>
          <w:p w:rsidR="00E060E9" w:rsidRPr="00D369A8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060E9" w:rsidRPr="00892166" w:rsidTr="00645B4E">
        <w:trPr>
          <w:trHeight w:val="1915"/>
        </w:trPr>
        <w:tc>
          <w:tcPr>
            <w:tcW w:w="206" w:type="pct"/>
            <w:gridSpan w:val="2"/>
          </w:tcPr>
          <w:p w:rsidR="00E060E9" w:rsidRPr="0032591A" w:rsidRDefault="00E060E9" w:rsidP="001627A0">
            <w:pPr>
              <w:spacing w:after="0" w:line="240" w:lineRule="auto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  <w:r>
              <w:rPr>
                <w:rFonts w:ascii="Times New Roman" w:hAnsi="Times New Roman"/>
                <w:lang w:val="en-US" w:eastAsia="ru-RU"/>
              </w:rPr>
              <w:t>4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Системы двух линейных уравнений с двумя переменными</w:t>
            </w:r>
          </w:p>
        </w:tc>
        <w:tc>
          <w:tcPr>
            <w:tcW w:w="139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2" w:type="pct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pct"/>
            <w:gridSpan w:val="4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Работа в группах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§ 11 – 14.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Домашняя        контрольная работа  № 3 (вар.2)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E060E9" w:rsidRPr="00D369A8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32591A" w:rsidRDefault="00E060E9" w:rsidP="001627A0">
            <w:pPr>
              <w:spacing w:after="0" w:line="240" w:lineRule="auto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  <w:r>
              <w:rPr>
                <w:rFonts w:ascii="Times New Roman" w:hAnsi="Times New Roman"/>
                <w:lang w:val="en-US" w:eastAsia="ru-RU"/>
              </w:rPr>
              <w:t>5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>Итоговая контроль</w:t>
            </w:r>
            <w:r>
              <w:rPr>
                <w:rFonts w:ascii="Times New Roman" w:hAnsi="Times New Roman"/>
                <w:b/>
                <w:lang w:eastAsia="ru-RU"/>
              </w:rPr>
              <w:t>ная работа  № 9</w:t>
            </w:r>
          </w:p>
        </w:tc>
        <w:tc>
          <w:tcPr>
            <w:tcW w:w="139" w:type="pct"/>
            <w:vMerge w:val="restart"/>
          </w:tcPr>
          <w:p w:rsidR="00E060E9" w:rsidRPr="0005491E" w:rsidRDefault="00E060E9" w:rsidP="001627A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Урок</w:t>
            </w:r>
          </w:p>
          <w:p w:rsidR="00E060E9" w:rsidRPr="0005491E" w:rsidRDefault="00E060E9" w:rsidP="001627A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контроля  и оценки       ЗУН</w:t>
            </w:r>
          </w:p>
          <w:p w:rsidR="00E060E9" w:rsidRPr="0005491E" w:rsidRDefault="00E060E9" w:rsidP="001627A0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учащихся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Выявление знаний и умений учащихся, степени усвоения ими материала</w:t>
            </w:r>
          </w:p>
        </w:tc>
        <w:tc>
          <w:tcPr>
            <w:tcW w:w="1337" w:type="pct"/>
            <w:gridSpan w:val="4"/>
            <w:vMerge w:val="restar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b/>
                <w:color w:val="000000"/>
                <w:lang w:eastAsia="ru-RU"/>
              </w:rPr>
              <w:t>Знать: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>- основные понятия курса: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color w:val="000000"/>
                <w:lang w:eastAsia="ru-RU"/>
              </w:rPr>
              <w:t xml:space="preserve">- приёмы </w:t>
            </w:r>
            <w:r w:rsidRPr="0005491E">
              <w:rPr>
                <w:rFonts w:ascii="Times New Roman" w:hAnsi="Times New Roman"/>
                <w:lang w:eastAsia="ru-RU"/>
              </w:rPr>
              <w:t>рационального выполнения задач курса, приёмы решения задач повышенного уровня сложности.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5491E">
              <w:rPr>
                <w:rFonts w:ascii="Times New Roman" w:hAnsi="Times New Roman"/>
                <w:b/>
                <w:lang w:eastAsia="ru-RU"/>
              </w:rPr>
              <w:t xml:space="preserve">Уметь: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- решать задачи по алгоритму;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-  решать комбинированные задачи с использованием более чем 3 алгоритмов; применять полученные знания в новой ситуации; использовать приёмы рационального решения </w:t>
            </w: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Итоговая контрольная работа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ind w:left="-108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</w:t>
            </w:r>
            <w:r>
              <w:rPr>
                <w:rFonts w:ascii="Times New Roman" w:hAnsi="Times New Roman"/>
                <w:lang w:eastAsia="ru-RU"/>
              </w:rPr>
              <w:t>Задания нет</w:t>
            </w:r>
          </w:p>
        </w:tc>
        <w:tc>
          <w:tcPr>
            <w:tcW w:w="369" w:type="pct"/>
            <w:gridSpan w:val="2"/>
          </w:tcPr>
          <w:p w:rsidR="00E060E9" w:rsidRPr="00D369A8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060E9" w:rsidRPr="00892166" w:rsidTr="00645B4E">
        <w:tc>
          <w:tcPr>
            <w:tcW w:w="206" w:type="pct"/>
            <w:gridSpan w:val="2"/>
          </w:tcPr>
          <w:p w:rsidR="00E060E9" w:rsidRPr="0032591A" w:rsidRDefault="00E060E9" w:rsidP="001627A0">
            <w:pPr>
              <w:spacing w:after="0" w:line="240" w:lineRule="auto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  <w:r>
              <w:rPr>
                <w:rFonts w:ascii="Times New Roman" w:hAnsi="Times New Roman"/>
                <w:lang w:val="en-US" w:eastAsia="ru-RU"/>
              </w:rPr>
              <w:t>6</w:t>
            </w:r>
          </w:p>
        </w:tc>
        <w:tc>
          <w:tcPr>
            <w:tcW w:w="571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Работа над ошибками. </w:t>
            </w:r>
          </w:p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Подведение итогов за год</w:t>
            </w:r>
          </w:p>
        </w:tc>
        <w:tc>
          <w:tcPr>
            <w:tcW w:w="139" w:type="pct"/>
            <w:vMerge/>
          </w:tcPr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7" w:type="pct"/>
          </w:tcPr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Комбини</w:t>
            </w:r>
          </w:p>
          <w:p w:rsidR="00E060E9" w:rsidRPr="0005491E" w:rsidRDefault="00E060E9" w:rsidP="001627A0">
            <w:pPr>
              <w:spacing w:after="0" w:line="240" w:lineRule="auto"/>
              <w:ind w:left="-107" w:hanging="108"/>
              <w:jc w:val="center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 xml:space="preserve">  рованный урок</w:t>
            </w:r>
          </w:p>
        </w:tc>
        <w:tc>
          <w:tcPr>
            <w:tcW w:w="832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Устранение пробелов в знаниях учащихся. Совершенствование навыков решения задач</w:t>
            </w:r>
          </w:p>
        </w:tc>
        <w:tc>
          <w:tcPr>
            <w:tcW w:w="1337" w:type="pct"/>
            <w:gridSpan w:val="4"/>
            <w:vMerge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69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5491E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508" w:type="pct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69" w:type="pct"/>
            <w:gridSpan w:val="2"/>
          </w:tcPr>
          <w:p w:rsidR="00E060E9" w:rsidRPr="00D369A8" w:rsidRDefault="00E060E9" w:rsidP="001627A0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252" w:type="pct"/>
            <w:gridSpan w:val="2"/>
          </w:tcPr>
          <w:p w:rsidR="00E060E9" w:rsidRPr="0005491E" w:rsidRDefault="00E060E9" w:rsidP="001627A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E060E9" w:rsidRDefault="00E060E9" w:rsidP="0005491E"/>
    <w:sectPr w:rsidR="00E060E9" w:rsidSect="001627A0">
      <w:footerReference w:type="even" r:id="rId22"/>
      <w:footerReference w:type="default" r:id="rId23"/>
      <w:pgSz w:w="16838" w:h="11906" w:orient="landscape" w:code="9"/>
      <w:pgMar w:top="851" w:right="458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60E9" w:rsidRDefault="00E060E9">
      <w:pPr>
        <w:spacing w:after="0" w:line="240" w:lineRule="auto"/>
      </w:pPr>
      <w:r>
        <w:separator/>
      </w:r>
    </w:p>
  </w:endnote>
  <w:endnote w:type="continuationSeparator" w:id="0">
    <w:p w:rsidR="00E060E9" w:rsidRDefault="00E06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0E9" w:rsidRDefault="00E060E9" w:rsidP="001A17E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60E9" w:rsidRDefault="00E060E9" w:rsidP="001A17EC">
    <w:pPr>
      <w:pStyle w:val="Footer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0E9" w:rsidRDefault="00E060E9" w:rsidP="001A17EC">
    <w:pPr>
      <w:pStyle w:val="Footer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60E9" w:rsidRDefault="00E060E9">
      <w:pPr>
        <w:spacing w:after="0" w:line="240" w:lineRule="auto"/>
      </w:pPr>
      <w:r>
        <w:separator/>
      </w:r>
    </w:p>
  </w:footnote>
  <w:footnote w:type="continuationSeparator" w:id="0">
    <w:p w:rsidR="00E060E9" w:rsidRDefault="00E060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3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6702885"/>
    <w:multiLevelType w:val="hybridMultilevel"/>
    <w:tmpl w:val="7AF80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3E0DCD"/>
    <w:multiLevelType w:val="hybridMultilevel"/>
    <w:tmpl w:val="F6163934"/>
    <w:lvl w:ilvl="0" w:tplc="ED8E235C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3">
    <w:nsid w:val="4D6E2C47"/>
    <w:multiLevelType w:val="hybridMultilevel"/>
    <w:tmpl w:val="95E6FB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4952005"/>
    <w:multiLevelType w:val="hybridMultilevel"/>
    <w:tmpl w:val="302C54EA"/>
    <w:lvl w:ilvl="0" w:tplc="70E6A29E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">
    <w:nsid w:val="56386658"/>
    <w:multiLevelType w:val="hybridMultilevel"/>
    <w:tmpl w:val="05EA5AA0"/>
    <w:lvl w:ilvl="0" w:tplc="04190011">
      <w:start w:val="1"/>
      <w:numFmt w:val="decimal"/>
      <w:lvlText w:val="%1)"/>
      <w:lvlJc w:val="left"/>
      <w:pPr>
        <w:tabs>
          <w:tab w:val="num" w:pos="1485"/>
        </w:tabs>
        <w:ind w:left="1485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6">
    <w:nsid w:val="73845BB6"/>
    <w:multiLevelType w:val="hybridMultilevel"/>
    <w:tmpl w:val="1DD289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3C405B8"/>
    <w:multiLevelType w:val="hybridMultilevel"/>
    <w:tmpl w:val="18DAD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BA55CE"/>
    <w:multiLevelType w:val="hybridMultilevel"/>
    <w:tmpl w:val="2AEA99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CAD40F3"/>
    <w:multiLevelType w:val="hybridMultilevel"/>
    <w:tmpl w:val="F98E76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6"/>
  </w:num>
  <w:num w:numId="5">
    <w:abstractNumId w:val="3"/>
  </w:num>
  <w:num w:numId="6">
    <w:abstractNumId w:val="8"/>
  </w:num>
  <w:num w:numId="7">
    <w:abstractNumId w:val="9"/>
  </w:num>
  <w:num w:numId="8">
    <w:abstractNumId w:val="1"/>
  </w:num>
  <w:num w:numId="9">
    <w:abstractNumId w:val="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491E"/>
    <w:rsid w:val="000146FB"/>
    <w:rsid w:val="000178F7"/>
    <w:rsid w:val="00026FD5"/>
    <w:rsid w:val="00027F02"/>
    <w:rsid w:val="00035EB8"/>
    <w:rsid w:val="0005491E"/>
    <w:rsid w:val="000812BB"/>
    <w:rsid w:val="0009112E"/>
    <w:rsid w:val="000953AA"/>
    <w:rsid w:val="000D0BC3"/>
    <w:rsid w:val="000D10C1"/>
    <w:rsid w:val="000E0768"/>
    <w:rsid w:val="000E2C2D"/>
    <w:rsid w:val="000F2C54"/>
    <w:rsid w:val="000F5965"/>
    <w:rsid w:val="000F5CBE"/>
    <w:rsid w:val="00111B9A"/>
    <w:rsid w:val="00135FA7"/>
    <w:rsid w:val="001378E1"/>
    <w:rsid w:val="0015045F"/>
    <w:rsid w:val="00150A6B"/>
    <w:rsid w:val="00152C7D"/>
    <w:rsid w:val="001539D7"/>
    <w:rsid w:val="0015730E"/>
    <w:rsid w:val="001627A0"/>
    <w:rsid w:val="00174156"/>
    <w:rsid w:val="001839B3"/>
    <w:rsid w:val="00190E40"/>
    <w:rsid w:val="001A17EC"/>
    <w:rsid w:val="001B0445"/>
    <w:rsid w:val="001C789C"/>
    <w:rsid w:val="001D3164"/>
    <w:rsid w:val="001F51FB"/>
    <w:rsid w:val="00202FFA"/>
    <w:rsid w:val="00233C9F"/>
    <w:rsid w:val="00243A23"/>
    <w:rsid w:val="00261A68"/>
    <w:rsid w:val="00282F80"/>
    <w:rsid w:val="002924BE"/>
    <w:rsid w:val="00292DBF"/>
    <w:rsid w:val="0029384E"/>
    <w:rsid w:val="002B378E"/>
    <w:rsid w:val="002C5E22"/>
    <w:rsid w:val="002F1BFD"/>
    <w:rsid w:val="00301518"/>
    <w:rsid w:val="003070D5"/>
    <w:rsid w:val="0032591A"/>
    <w:rsid w:val="00337937"/>
    <w:rsid w:val="003868EF"/>
    <w:rsid w:val="003A0177"/>
    <w:rsid w:val="003B06DD"/>
    <w:rsid w:val="003B174B"/>
    <w:rsid w:val="003D6EE1"/>
    <w:rsid w:val="0040104E"/>
    <w:rsid w:val="0040148C"/>
    <w:rsid w:val="00402B3D"/>
    <w:rsid w:val="00404D5A"/>
    <w:rsid w:val="00406A37"/>
    <w:rsid w:val="00410296"/>
    <w:rsid w:val="00426797"/>
    <w:rsid w:val="0049714F"/>
    <w:rsid w:val="004B2B6C"/>
    <w:rsid w:val="004B5D26"/>
    <w:rsid w:val="004C251F"/>
    <w:rsid w:val="004D6837"/>
    <w:rsid w:val="004F7BF5"/>
    <w:rsid w:val="0051531A"/>
    <w:rsid w:val="00563103"/>
    <w:rsid w:val="0058136D"/>
    <w:rsid w:val="00593F18"/>
    <w:rsid w:val="00594968"/>
    <w:rsid w:val="005A4FF2"/>
    <w:rsid w:val="005B300F"/>
    <w:rsid w:val="005B30AD"/>
    <w:rsid w:val="005B73F0"/>
    <w:rsid w:val="005C7FDE"/>
    <w:rsid w:val="005D7525"/>
    <w:rsid w:val="005F6123"/>
    <w:rsid w:val="0060633A"/>
    <w:rsid w:val="00610856"/>
    <w:rsid w:val="00614EBF"/>
    <w:rsid w:val="00621FD9"/>
    <w:rsid w:val="00623B5E"/>
    <w:rsid w:val="00627EFD"/>
    <w:rsid w:val="00645B4E"/>
    <w:rsid w:val="0066262C"/>
    <w:rsid w:val="006701AD"/>
    <w:rsid w:val="006719CD"/>
    <w:rsid w:val="00676C86"/>
    <w:rsid w:val="006A19FE"/>
    <w:rsid w:val="006A33CA"/>
    <w:rsid w:val="006B2B4E"/>
    <w:rsid w:val="006E2C17"/>
    <w:rsid w:val="00700085"/>
    <w:rsid w:val="00705A34"/>
    <w:rsid w:val="00707AE4"/>
    <w:rsid w:val="00722448"/>
    <w:rsid w:val="00725D8F"/>
    <w:rsid w:val="00732D27"/>
    <w:rsid w:val="00740F1C"/>
    <w:rsid w:val="00745577"/>
    <w:rsid w:val="007474DD"/>
    <w:rsid w:val="00757AC2"/>
    <w:rsid w:val="0078057A"/>
    <w:rsid w:val="00784C95"/>
    <w:rsid w:val="00791F81"/>
    <w:rsid w:val="007B2B02"/>
    <w:rsid w:val="007E00EA"/>
    <w:rsid w:val="007F5A2C"/>
    <w:rsid w:val="00813012"/>
    <w:rsid w:val="00821149"/>
    <w:rsid w:val="0082294D"/>
    <w:rsid w:val="008350D4"/>
    <w:rsid w:val="00865C61"/>
    <w:rsid w:val="00870ADE"/>
    <w:rsid w:val="008820D2"/>
    <w:rsid w:val="00892166"/>
    <w:rsid w:val="00896DB2"/>
    <w:rsid w:val="008B24FF"/>
    <w:rsid w:val="008B4711"/>
    <w:rsid w:val="008B4E4E"/>
    <w:rsid w:val="008C24CD"/>
    <w:rsid w:val="008D7F7E"/>
    <w:rsid w:val="00936710"/>
    <w:rsid w:val="00971A4E"/>
    <w:rsid w:val="00983E40"/>
    <w:rsid w:val="009C1C88"/>
    <w:rsid w:val="009D4013"/>
    <w:rsid w:val="009D4C7F"/>
    <w:rsid w:val="009E7792"/>
    <w:rsid w:val="009E7FBF"/>
    <w:rsid w:val="00A22E3C"/>
    <w:rsid w:val="00A35A0C"/>
    <w:rsid w:val="00A438E8"/>
    <w:rsid w:val="00A554EE"/>
    <w:rsid w:val="00A564BB"/>
    <w:rsid w:val="00A734A7"/>
    <w:rsid w:val="00A747FC"/>
    <w:rsid w:val="00A86331"/>
    <w:rsid w:val="00A97DF3"/>
    <w:rsid w:val="00AB408A"/>
    <w:rsid w:val="00AB5960"/>
    <w:rsid w:val="00AD20CD"/>
    <w:rsid w:val="00AD4BD4"/>
    <w:rsid w:val="00AD7CAE"/>
    <w:rsid w:val="00AE4DCB"/>
    <w:rsid w:val="00B0032D"/>
    <w:rsid w:val="00B04D3F"/>
    <w:rsid w:val="00B078E4"/>
    <w:rsid w:val="00B17A60"/>
    <w:rsid w:val="00B233D8"/>
    <w:rsid w:val="00B33358"/>
    <w:rsid w:val="00B3535F"/>
    <w:rsid w:val="00B60D12"/>
    <w:rsid w:val="00B62035"/>
    <w:rsid w:val="00B80C61"/>
    <w:rsid w:val="00B83EBF"/>
    <w:rsid w:val="00B91A47"/>
    <w:rsid w:val="00B94EC4"/>
    <w:rsid w:val="00BE2EE7"/>
    <w:rsid w:val="00BF2895"/>
    <w:rsid w:val="00C0100A"/>
    <w:rsid w:val="00C01F97"/>
    <w:rsid w:val="00C034EC"/>
    <w:rsid w:val="00C11FF9"/>
    <w:rsid w:val="00C17523"/>
    <w:rsid w:val="00C22D45"/>
    <w:rsid w:val="00C32C6F"/>
    <w:rsid w:val="00C431BD"/>
    <w:rsid w:val="00C4443C"/>
    <w:rsid w:val="00C54115"/>
    <w:rsid w:val="00C703F4"/>
    <w:rsid w:val="00C929E9"/>
    <w:rsid w:val="00CA2EA2"/>
    <w:rsid w:val="00CB2815"/>
    <w:rsid w:val="00CC7A15"/>
    <w:rsid w:val="00CE0243"/>
    <w:rsid w:val="00D007EB"/>
    <w:rsid w:val="00D20360"/>
    <w:rsid w:val="00D30C24"/>
    <w:rsid w:val="00D3282A"/>
    <w:rsid w:val="00D369A8"/>
    <w:rsid w:val="00D60BBE"/>
    <w:rsid w:val="00D65100"/>
    <w:rsid w:val="00D95F5C"/>
    <w:rsid w:val="00DB081A"/>
    <w:rsid w:val="00DB2DD1"/>
    <w:rsid w:val="00DB3C27"/>
    <w:rsid w:val="00DB59AF"/>
    <w:rsid w:val="00DB639E"/>
    <w:rsid w:val="00DC374C"/>
    <w:rsid w:val="00DD023E"/>
    <w:rsid w:val="00E00BF3"/>
    <w:rsid w:val="00E060E9"/>
    <w:rsid w:val="00E06952"/>
    <w:rsid w:val="00E100BB"/>
    <w:rsid w:val="00E27C65"/>
    <w:rsid w:val="00E43488"/>
    <w:rsid w:val="00E50E4A"/>
    <w:rsid w:val="00E568BF"/>
    <w:rsid w:val="00E65DFC"/>
    <w:rsid w:val="00E85851"/>
    <w:rsid w:val="00E92970"/>
    <w:rsid w:val="00EB006A"/>
    <w:rsid w:val="00EC0FE4"/>
    <w:rsid w:val="00EC510F"/>
    <w:rsid w:val="00EC7551"/>
    <w:rsid w:val="00EF0BA4"/>
    <w:rsid w:val="00EF1F3B"/>
    <w:rsid w:val="00F244C3"/>
    <w:rsid w:val="00F60C45"/>
    <w:rsid w:val="00F73550"/>
    <w:rsid w:val="00F92E26"/>
    <w:rsid w:val="00F96F11"/>
    <w:rsid w:val="00F96F18"/>
    <w:rsid w:val="00FA7AE5"/>
    <w:rsid w:val="00FD35D4"/>
    <w:rsid w:val="00FF509D"/>
    <w:rsid w:val="00FF5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100A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5491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05491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1">
    <w:name w:val="Знак1"/>
    <w:basedOn w:val="Normal"/>
    <w:uiPriority w:val="99"/>
    <w:rsid w:val="0005491E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NormalWeb">
    <w:name w:val="Normal (Web)"/>
    <w:basedOn w:val="Normal"/>
    <w:uiPriority w:val="99"/>
    <w:rsid w:val="000549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0549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5491E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05491E"/>
    <w:rPr>
      <w:rFonts w:cs="Times New Roman"/>
    </w:rPr>
  </w:style>
  <w:style w:type="paragraph" w:styleId="Header">
    <w:name w:val="header"/>
    <w:basedOn w:val="Normal"/>
    <w:link w:val="HeaderChar"/>
    <w:uiPriority w:val="99"/>
    <w:rsid w:val="000549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5491E"/>
    <w:rPr>
      <w:rFonts w:ascii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05491E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05491E"/>
    <w:rPr>
      <w:rFonts w:cs="Times New Roman"/>
      <w:color w:val="800080"/>
      <w:u w:val="single"/>
    </w:rPr>
  </w:style>
  <w:style w:type="table" w:styleId="TableGrid">
    <w:name w:val="Table Grid"/>
    <w:basedOn w:val="TableNormal"/>
    <w:uiPriority w:val="99"/>
    <w:rsid w:val="0005491E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R">
    <w:name w:val="NR"/>
    <w:basedOn w:val="Normal"/>
    <w:uiPriority w:val="99"/>
    <w:rsid w:val="0005491E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05491E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5491E"/>
    <w:rPr>
      <w:rFonts w:ascii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05491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5491E"/>
    <w:rPr>
      <w:rFonts w:ascii="Times New Roman" w:hAnsi="Times New Roman" w:cs="Times New Roman"/>
      <w:sz w:val="24"/>
      <w:szCs w:val="24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05491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05491E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a">
    <w:name w:val="Знак"/>
    <w:basedOn w:val="Normal"/>
    <w:uiPriority w:val="99"/>
    <w:rsid w:val="0005491E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Style4">
    <w:name w:val="Style4"/>
    <w:basedOn w:val="Normal"/>
    <w:uiPriority w:val="99"/>
    <w:rsid w:val="000549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05491E"/>
    <w:pPr>
      <w:ind w:left="720"/>
      <w:contextualSpacing/>
    </w:pPr>
    <w:rPr>
      <w:rFonts w:eastAsia="Times New Roman"/>
      <w:lang w:eastAsia="ru-RU"/>
    </w:rPr>
  </w:style>
  <w:style w:type="paragraph" w:customStyle="1" w:styleId="a0">
    <w:name w:val="Абзац списка"/>
    <w:basedOn w:val="Normal"/>
    <w:uiPriority w:val="99"/>
    <w:rsid w:val="00FA7AE5"/>
    <w:pPr>
      <w:ind w:left="720"/>
    </w:pPr>
    <w:rPr>
      <w:rFonts w:eastAsia="Times New Roman" w:cs="Calibri"/>
    </w:rPr>
  </w:style>
  <w:style w:type="character" w:styleId="Strong">
    <w:name w:val="Strong"/>
    <w:basedOn w:val="DefaultParagraphFont"/>
    <w:uiPriority w:val="99"/>
    <w:qFormat/>
    <w:rsid w:val="00FA7AE5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oleObject" Target="embeddings/oleObject13.bin"/><Relationship Id="rId7" Type="http://schemas.openxmlformats.org/officeDocument/2006/relationships/image" Target="media/image1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9.bin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8.bin"/><Relationship Id="rId20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7.bin"/><Relationship Id="rId23" Type="http://schemas.openxmlformats.org/officeDocument/2006/relationships/footer" Target="footer2.xml"/><Relationship Id="rId10" Type="http://schemas.openxmlformats.org/officeDocument/2006/relationships/image" Target="media/image2.wmf"/><Relationship Id="rId19" Type="http://schemas.openxmlformats.org/officeDocument/2006/relationships/oleObject" Target="embeddings/oleObject11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6.bin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1096</TotalTime>
  <Pages>40</Pages>
  <Words>11224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25</cp:revision>
  <cp:lastPrinted>2015-09-28T12:11:00Z</cp:lastPrinted>
  <dcterms:created xsi:type="dcterms:W3CDTF">2014-09-24T12:05:00Z</dcterms:created>
  <dcterms:modified xsi:type="dcterms:W3CDTF">2015-10-01T10:17:00Z</dcterms:modified>
</cp:coreProperties>
</file>